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386E8B8" w14:textId="3BA0C8AD" w:rsidR="00045D47" w:rsidRPr="001933B9" w:rsidRDefault="00045D47" w:rsidP="00045D47">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3GPP TSG RAN WG1 Meeting #8</w:t>
      </w:r>
      <w:r>
        <w:rPr>
          <w:rFonts w:cs="Arial"/>
          <w:bCs/>
          <w:noProof w:val="0"/>
          <w:sz w:val="24"/>
          <w:szCs w:val="24"/>
          <w:lang w:val="en-US"/>
        </w:rPr>
        <w:t>6</w:t>
      </w:r>
      <w:r w:rsidR="00391E3D">
        <w:rPr>
          <w:rFonts w:cs="Arial"/>
          <w:bCs/>
          <w:noProof w:val="0"/>
          <w:sz w:val="24"/>
          <w:szCs w:val="24"/>
          <w:lang w:val="en-US"/>
        </w:rPr>
        <w:t>bis</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Pr="001933B9">
        <w:rPr>
          <w:i/>
          <w:noProof w:val="0"/>
          <w:sz w:val="24"/>
          <w:szCs w:val="24"/>
          <w:lang w:val="en-US"/>
        </w:rPr>
        <w:t>R1-</w:t>
      </w:r>
      <w:r w:rsidR="00876FC3">
        <w:rPr>
          <w:i/>
          <w:noProof w:val="0"/>
          <w:sz w:val="24"/>
          <w:szCs w:val="24"/>
          <w:lang w:val="en-US"/>
        </w:rPr>
        <w:t>16</w:t>
      </w:r>
      <w:r w:rsidR="00391E3D">
        <w:rPr>
          <w:i/>
          <w:noProof w:val="0"/>
          <w:sz w:val="24"/>
          <w:szCs w:val="24"/>
          <w:lang w:val="en-US"/>
        </w:rPr>
        <w:t>09</w:t>
      </w:r>
      <w:r w:rsidR="00876FC3">
        <w:rPr>
          <w:i/>
          <w:noProof w:val="0"/>
          <w:sz w:val="24"/>
          <w:szCs w:val="24"/>
          <w:lang w:val="en-US"/>
        </w:rPr>
        <w:t>7</w:t>
      </w:r>
      <w:bookmarkStart w:id="3" w:name="_GoBack"/>
      <w:bookmarkEnd w:id="3"/>
      <w:r w:rsidR="00391E3D">
        <w:rPr>
          <w:i/>
          <w:noProof w:val="0"/>
          <w:sz w:val="24"/>
          <w:szCs w:val="24"/>
          <w:lang w:val="en-US"/>
        </w:rPr>
        <w:t>25</w:t>
      </w:r>
    </w:p>
    <w:p w14:paraId="599A9CA1" w14:textId="6AB7C180" w:rsidR="00045D47" w:rsidRPr="001933B9" w:rsidRDefault="00391E3D" w:rsidP="00045D47">
      <w:pPr>
        <w:pStyle w:val="Header"/>
        <w:spacing w:after="240"/>
        <w:jc w:val="both"/>
        <w:rPr>
          <w:rFonts w:cs="Arial"/>
          <w:bCs/>
          <w:sz w:val="24"/>
          <w:szCs w:val="24"/>
        </w:rPr>
      </w:pPr>
      <w:r>
        <w:rPr>
          <w:rFonts w:cs="Arial"/>
          <w:bCs/>
          <w:sz w:val="24"/>
          <w:szCs w:val="24"/>
        </w:rPr>
        <w:t>Lisbon, Portugal,</w:t>
      </w:r>
      <w:r w:rsidR="00045D47" w:rsidRPr="001933B9">
        <w:rPr>
          <w:rFonts w:cs="Arial"/>
          <w:bCs/>
          <w:sz w:val="24"/>
          <w:szCs w:val="24"/>
        </w:rPr>
        <w:t xml:space="preserve"> </w:t>
      </w:r>
      <w:r>
        <w:rPr>
          <w:rFonts w:cs="Arial"/>
          <w:bCs/>
          <w:sz w:val="24"/>
          <w:szCs w:val="24"/>
        </w:rPr>
        <w:t>10</w:t>
      </w:r>
      <w:r>
        <w:rPr>
          <w:rFonts w:cs="Arial"/>
          <w:bCs/>
          <w:sz w:val="24"/>
          <w:szCs w:val="24"/>
          <w:vertAlign w:val="superscript"/>
        </w:rPr>
        <w:t>th</w:t>
      </w:r>
      <w:r w:rsidR="00045D47" w:rsidRPr="001933B9">
        <w:rPr>
          <w:rFonts w:cs="Arial"/>
          <w:bCs/>
          <w:sz w:val="24"/>
          <w:szCs w:val="24"/>
        </w:rPr>
        <w:t xml:space="preserve"> – </w:t>
      </w:r>
      <w:r>
        <w:rPr>
          <w:rFonts w:cs="Arial"/>
          <w:bCs/>
          <w:sz w:val="24"/>
          <w:szCs w:val="24"/>
        </w:rPr>
        <w:t>14</w:t>
      </w:r>
      <w:r w:rsidR="00045D47" w:rsidRPr="001933B9">
        <w:rPr>
          <w:rFonts w:cs="Arial"/>
          <w:bCs/>
          <w:sz w:val="24"/>
          <w:szCs w:val="24"/>
          <w:vertAlign w:val="superscript"/>
        </w:rPr>
        <w:t>th</w:t>
      </w:r>
      <w:r w:rsidR="00045D47" w:rsidRPr="001933B9">
        <w:rPr>
          <w:rFonts w:cs="Arial"/>
          <w:bCs/>
          <w:sz w:val="24"/>
          <w:szCs w:val="24"/>
        </w:rPr>
        <w:t xml:space="preserve"> </w:t>
      </w:r>
      <w:r>
        <w:rPr>
          <w:rFonts w:cs="Arial"/>
          <w:bCs/>
          <w:sz w:val="24"/>
          <w:szCs w:val="24"/>
        </w:rPr>
        <w:t>October</w:t>
      </w:r>
      <w:r w:rsidR="00045D47" w:rsidRPr="001933B9">
        <w:rPr>
          <w:rFonts w:cs="Arial"/>
          <w:bCs/>
          <w:sz w:val="24"/>
          <w:szCs w:val="24"/>
        </w:rPr>
        <w:t xml:space="preserve"> 2016</w:t>
      </w:r>
    </w:p>
    <w:p w14:paraId="2EE34587" w14:textId="2DACDB46" w:rsidR="009E3181" w:rsidRPr="0056020B" w:rsidRDefault="009E3181" w:rsidP="00294901">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270A09">
        <w:rPr>
          <w:rFonts w:ascii="Arial" w:hAnsi="Arial"/>
          <w:szCs w:val="22"/>
        </w:rPr>
        <w:t>8.1.4.5</w:t>
      </w:r>
    </w:p>
    <w:p w14:paraId="5FEF1C11" w14:textId="77777777" w:rsidR="0075049F" w:rsidRPr="0056020B" w:rsidRDefault="0075049F" w:rsidP="00294901">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731491B6" w14:textId="28C53F23" w:rsidR="0075049F" w:rsidRPr="0056020B" w:rsidRDefault="0075049F" w:rsidP="00294901">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9B5184">
        <w:rPr>
          <w:rFonts w:ascii="Arial" w:hAnsi="Arial" w:cs="Arial"/>
          <w:color w:val="25231C"/>
        </w:rPr>
        <w:t>Over The Air Calibration f</w:t>
      </w:r>
      <w:r w:rsidR="00391E3D">
        <w:rPr>
          <w:rFonts w:ascii="Arial" w:hAnsi="Arial" w:cs="Arial"/>
          <w:color w:val="25231C"/>
        </w:rPr>
        <w:t>or Reciprocity Based MIMO</w:t>
      </w:r>
    </w:p>
    <w:p w14:paraId="7726F5A4" w14:textId="77777777" w:rsidR="0075049F" w:rsidRPr="0056020B" w:rsidRDefault="0075049F" w:rsidP="00294901">
      <w:pPr>
        <w:pBdr>
          <w:bottom w:val="single" w:sz="12" w:space="1" w:color="auto"/>
        </w:pBdr>
        <w:tabs>
          <w:tab w:val="left" w:pos="1985"/>
        </w:tabs>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2CAA7E9A" w14:textId="77777777" w:rsidR="00FA3F45" w:rsidRPr="00FF6A52" w:rsidRDefault="00A947AF" w:rsidP="00294901">
      <w:pPr>
        <w:pStyle w:val="Heading1"/>
        <w:spacing w:after="60"/>
        <w:jc w:val="both"/>
        <w:rPr>
          <w:rFonts w:cs="Arial"/>
          <w:b/>
          <w:sz w:val="32"/>
          <w:szCs w:val="24"/>
          <w:lang w:val="en-US" w:eastAsia="ko-KR"/>
        </w:rPr>
      </w:pPr>
      <w:r w:rsidRPr="00FF6A52">
        <w:rPr>
          <w:rFonts w:cs="Arial"/>
          <w:b/>
          <w:sz w:val="32"/>
          <w:szCs w:val="24"/>
        </w:rPr>
        <w:t>Introduction</w:t>
      </w:r>
    </w:p>
    <w:p w14:paraId="23C7B4AF" w14:textId="77777777" w:rsidR="00DA7518" w:rsidRDefault="00DA7518" w:rsidP="00294901">
      <w:pPr>
        <w:jc w:val="both"/>
        <w:rPr>
          <w:lang w:val="en-GB"/>
        </w:rPr>
      </w:pPr>
    </w:p>
    <w:p w14:paraId="3F6B7624" w14:textId="3B1932D2" w:rsidR="006D24EE" w:rsidRDefault="00A449B4" w:rsidP="00294901">
      <w:pPr>
        <w:jc w:val="both"/>
        <w:rPr>
          <w:lang w:val="en-GB"/>
        </w:rPr>
      </w:pPr>
      <w:r>
        <w:rPr>
          <w:lang w:val="en-GB"/>
        </w:rPr>
        <w:t xml:space="preserve">The 5G </w:t>
      </w:r>
      <w:r w:rsidR="006D24EE">
        <w:rPr>
          <w:lang w:val="en-GB"/>
        </w:rPr>
        <w:t>Study Item</w:t>
      </w:r>
      <w:r w:rsidR="005F3029">
        <w:rPr>
          <w:lang w:val="en-GB"/>
        </w:rPr>
        <w:t xml:space="preserve"> </w:t>
      </w:r>
      <w:r>
        <w:rPr>
          <w:lang w:val="en-GB"/>
        </w:rPr>
        <w:t xml:space="preserve">regarding the “Study on New Radio Access Technology” was approved at the 3GPP TSG RAN#71 meeting. It </w:t>
      </w:r>
      <w:r w:rsidR="006D24EE">
        <w:rPr>
          <w:lang w:val="en-GB"/>
        </w:rPr>
        <w:t>has the objective to be able to operate from sub 1 GHz to 100 GHz in a large variety of deployment scenarios</w:t>
      </w:r>
      <w:r>
        <w:rPr>
          <w:lang w:val="en-GB"/>
        </w:rPr>
        <w:t xml:space="preserve"> in</w:t>
      </w:r>
      <w:r w:rsidR="006F3FF1">
        <w:rPr>
          <w:lang w:val="en-GB"/>
        </w:rPr>
        <w:t xml:space="preserve"> a single technical framework [5</w:t>
      </w:r>
      <w:r>
        <w:rPr>
          <w:lang w:val="en-GB"/>
        </w:rPr>
        <w:t>]</w:t>
      </w:r>
      <w:r w:rsidR="006D24EE">
        <w:rPr>
          <w:lang w:val="en-GB"/>
        </w:rPr>
        <w:t xml:space="preserve">. </w:t>
      </w:r>
    </w:p>
    <w:p w14:paraId="18A01162" w14:textId="77777777" w:rsidR="006D24EE" w:rsidRDefault="006D24EE" w:rsidP="00294901">
      <w:pPr>
        <w:jc w:val="both"/>
        <w:rPr>
          <w:lang w:val="en-GB"/>
        </w:rPr>
      </w:pPr>
      <w:r>
        <w:rPr>
          <w:lang w:val="en-GB"/>
        </w:rPr>
        <w:t xml:space="preserve"> </w:t>
      </w:r>
    </w:p>
    <w:p w14:paraId="71DC43DB" w14:textId="10AAA666" w:rsidR="00EC19DF" w:rsidRDefault="00B92452" w:rsidP="00391E3D">
      <w:pPr>
        <w:jc w:val="both"/>
        <w:rPr>
          <w:lang w:eastAsia="ja-JP"/>
        </w:rPr>
      </w:pPr>
      <w:r>
        <w:rPr>
          <w:lang w:val="en-GB"/>
        </w:rPr>
        <w:t xml:space="preserve">Reciprocity based operation is being considered as a candidate mode of operation for a number of NR use cases. </w:t>
      </w:r>
      <w:r w:rsidR="000A1A7D">
        <w:rPr>
          <w:lang w:val="en-GB"/>
        </w:rPr>
        <w:t xml:space="preserve">In this contribution </w:t>
      </w:r>
      <w:r w:rsidR="00EC1B4A">
        <w:rPr>
          <w:lang w:val="en-GB"/>
        </w:rPr>
        <w:t xml:space="preserve">the necessity for reciprocity calibration and compensation is shown, along with </w:t>
      </w:r>
      <w:r w:rsidR="000A1A7D">
        <w:rPr>
          <w:lang w:val="en-GB"/>
        </w:rPr>
        <w:t>a</w:t>
      </w:r>
      <w:r w:rsidR="00EC1B4A">
        <w:rPr>
          <w:lang w:val="en-GB"/>
        </w:rPr>
        <w:t>n over the air</w:t>
      </w:r>
      <w:r w:rsidR="000A1A7D">
        <w:rPr>
          <w:lang w:val="en-GB"/>
        </w:rPr>
        <w:t xml:space="preserve"> </w:t>
      </w:r>
      <w:r w:rsidR="00A02D1C">
        <w:rPr>
          <w:lang w:val="en-GB"/>
        </w:rPr>
        <w:t>signaling</w:t>
      </w:r>
      <w:r w:rsidR="00EC1B4A">
        <w:rPr>
          <w:lang w:val="en-GB"/>
        </w:rPr>
        <w:t xml:space="preserve"> framework to exchange information necessary to compute and apply the reciprocity coefficients. </w:t>
      </w:r>
    </w:p>
    <w:p w14:paraId="2A241FEC" w14:textId="77777777" w:rsidR="00EC19DF" w:rsidRDefault="00EC19DF" w:rsidP="00294901">
      <w:pPr>
        <w:pBdr>
          <w:bottom w:val="single" w:sz="6" w:space="1" w:color="auto"/>
        </w:pBdr>
        <w:jc w:val="both"/>
      </w:pPr>
    </w:p>
    <w:p w14:paraId="46E961D9" w14:textId="77777777" w:rsidR="009A3E2A" w:rsidRDefault="009A3E2A" w:rsidP="00294901">
      <w:pPr>
        <w:pBdr>
          <w:bottom w:val="single" w:sz="6" w:space="1" w:color="auto"/>
        </w:pBdr>
        <w:jc w:val="both"/>
      </w:pPr>
    </w:p>
    <w:p w14:paraId="025B95C1" w14:textId="77777777" w:rsidR="009A3E2A" w:rsidRDefault="009A3E2A" w:rsidP="00294901">
      <w:pPr>
        <w:jc w:val="both"/>
      </w:pPr>
    </w:p>
    <w:p w14:paraId="0E8CD160" w14:textId="77777777" w:rsidR="00AE0AA8" w:rsidRDefault="007629E0" w:rsidP="00294901">
      <w:pPr>
        <w:pStyle w:val="Heading1"/>
        <w:spacing w:after="60"/>
        <w:jc w:val="both"/>
        <w:rPr>
          <w:rFonts w:cs="Arial"/>
          <w:b/>
          <w:sz w:val="32"/>
          <w:szCs w:val="24"/>
        </w:rPr>
      </w:pPr>
      <w:r>
        <w:rPr>
          <w:rFonts w:cs="Arial"/>
          <w:b/>
          <w:sz w:val="32"/>
          <w:szCs w:val="24"/>
        </w:rPr>
        <w:t>Channel Reciprocity</w:t>
      </w:r>
    </w:p>
    <w:p w14:paraId="4B49158F" w14:textId="77777777" w:rsidR="007629E0" w:rsidRDefault="007629E0" w:rsidP="00294901">
      <w:pPr>
        <w:jc w:val="both"/>
        <w:rPr>
          <w:lang w:val="en-GB"/>
        </w:rPr>
      </w:pPr>
    </w:p>
    <w:p w14:paraId="4DCCFCF2" w14:textId="77777777" w:rsidR="007629E0" w:rsidRDefault="007629E0" w:rsidP="00294901">
      <w:pPr>
        <w:jc w:val="both"/>
        <w:rPr>
          <w:lang w:val="en-GB"/>
        </w:rPr>
      </w:pPr>
      <w:r>
        <w:rPr>
          <w:lang w:val="en-GB"/>
        </w:rPr>
        <w:t xml:space="preserve">RF propagation channel </w:t>
      </w:r>
      <w:r w:rsidR="00AC27BE">
        <w:rPr>
          <w:lang w:val="en-GB"/>
        </w:rPr>
        <w:t>is</w:t>
      </w:r>
      <w:r w:rsidR="00491AEC">
        <w:rPr>
          <w:lang w:val="en-GB"/>
        </w:rPr>
        <w:t xml:space="preserve"> </w:t>
      </w:r>
      <w:r>
        <w:rPr>
          <w:lang w:val="en-GB"/>
        </w:rPr>
        <w:t xml:space="preserve">considered to be </w:t>
      </w:r>
      <w:r w:rsidR="00491AEC">
        <w:rPr>
          <w:lang w:val="en-GB"/>
        </w:rPr>
        <w:t>reciprocal in the uplink and downlink as shown in figure below.</w:t>
      </w:r>
      <w:r>
        <w:rPr>
          <w:lang w:val="en-GB"/>
        </w:rPr>
        <w:t xml:space="preserve"> </w:t>
      </w:r>
      <w:r w:rsidR="00491AEC">
        <w:rPr>
          <w:lang w:val="en-GB"/>
        </w:rPr>
        <w:t xml:space="preserve">Such channel reciprocity </w:t>
      </w:r>
      <w:r w:rsidR="00073C27">
        <w:rPr>
          <w:lang w:val="en-GB"/>
        </w:rPr>
        <w:t>is intended to be</w:t>
      </w:r>
      <w:r w:rsidR="00491AEC">
        <w:rPr>
          <w:lang w:val="en-GB"/>
        </w:rPr>
        <w:t xml:space="preserve"> exploited in a number of ways to simplify system design in New Radio. </w:t>
      </w:r>
    </w:p>
    <w:p w14:paraId="4C109C44" w14:textId="77777777" w:rsidR="00AC27BE" w:rsidRDefault="00AC27BE" w:rsidP="00294901">
      <w:pPr>
        <w:jc w:val="both"/>
        <w:rPr>
          <w:lang w:val="en-GB"/>
        </w:rPr>
      </w:pPr>
      <w:r>
        <w:rPr>
          <w:lang w:val="en-GB"/>
        </w:rPr>
        <w:t>Some uses of channel reciprocity are:</w:t>
      </w:r>
    </w:p>
    <w:p w14:paraId="3447BA11" w14:textId="77777777" w:rsidR="00491AEC" w:rsidRDefault="00491AEC" w:rsidP="00294901">
      <w:pPr>
        <w:pStyle w:val="ListParagraph"/>
        <w:numPr>
          <w:ilvl w:val="0"/>
          <w:numId w:val="24"/>
        </w:numPr>
        <w:jc w:val="both"/>
        <w:rPr>
          <w:lang w:val="en-GB"/>
        </w:rPr>
      </w:pPr>
      <w:r>
        <w:rPr>
          <w:lang w:val="en-GB"/>
        </w:rPr>
        <w:t>Obtain DL CSI from UL Sounding Pilots</w:t>
      </w:r>
    </w:p>
    <w:p w14:paraId="3EB9DE17" w14:textId="77777777" w:rsidR="00491AEC" w:rsidRDefault="00491AEC" w:rsidP="00294901">
      <w:pPr>
        <w:pStyle w:val="ListParagraph"/>
        <w:numPr>
          <w:ilvl w:val="0"/>
          <w:numId w:val="24"/>
        </w:numPr>
        <w:jc w:val="both"/>
        <w:rPr>
          <w:lang w:val="en-GB"/>
        </w:rPr>
      </w:pPr>
      <w:r>
        <w:rPr>
          <w:lang w:val="en-GB"/>
        </w:rPr>
        <w:t>Obtain UL CSI from DL Pilots for initial access/random access</w:t>
      </w:r>
    </w:p>
    <w:p w14:paraId="7B89EFDE" w14:textId="77777777" w:rsidR="00491AEC" w:rsidRPr="00491AEC" w:rsidRDefault="00491AEC" w:rsidP="00294901">
      <w:pPr>
        <w:pStyle w:val="ListParagraph"/>
        <w:numPr>
          <w:ilvl w:val="0"/>
          <w:numId w:val="24"/>
        </w:numPr>
        <w:jc w:val="both"/>
        <w:rPr>
          <w:lang w:val="en-GB"/>
        </w:rPr>
      </w:pPr>
      <w:r>
        <w:rPr>
          <w:lang w:val="en-GB"/>
        </w:rPr>
        <w:t>Select beam direction in UL/DL based on received beam direction in DL/UL respectively</w:t>
      </w:r>
    </w:p>
    <w:p w14:paraId="75C41DD8" w14:textId="77777777" w:rsidR="007629E0" w:rsidRDefault="007629E0" w:rsidP="00294901">
      <w:pPr>
        <w:jc w:val="both"/>
        <w:rPr>
          <w:lang w:val="en-GB"/>
        </w:rPr>
      </w:pPr>
    </w:p>
    <w:p w14:paraId="7FB9CD98" w14:textId="62A851E7" w:rsidR="007629E0" w:rsidRDefault="007629E0" w:rsidP="00294901">
      <w:pPr>
        <w:jc w:val="both"/>
        <w:rPr>
          <w:lang w:val="en-GB"/>
        </w:rPr>
      </w:pPr>
      <w:r>
        <w:rPr>
          <w:lang w:val="en-GB"/>
        </w:rPr>
        <w:t xml:space="preserve"> </w:t>
      </w:r>
    </w:p>
    <w:p w14:paraId="13EEEF54" w14:textId="77777777" w:rsidR="00E7637E" w:rsidRDefault="00E7637E" w:rsidP="00294901">
      <w:pPr>
        <w:jc w:val="both"/>
        <w:rPr>
          <w:lang w:val="en-GB"/>
        </w:rPr>
      </w:pPr>
    </w:p>
    <w:p w14:paraId="50601366" w14:textId="3BAE718A" w:rsidR="00E7637E" w:rsidRPr="00AE0AA8" w:rsidRDefault="00E7637E" w:rsidP="00294901">
      <w:pPr>
        <w:jc w:val="both"/>
        <w:rPr>
          <w:lang w:val="en-GB"/>
        </w:rPr>
      </w:pPr>
      <w:r>
        <w:rPr>
          <w:noProof/>
        </w:rPr>
        <w:drawing>
          <wp:inline distT="0" distB="0" distL="0" distR="0" wp14:anchorId="2E469559" wp14:editId="2EACE4BF">
            <wp:extent cx="5427094" cy="2305713"/>
            <wp:effectExtent l="0" t="0" r="889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36835" cy="2309851"/>
                    </a:xfrm>
                    <a:prstGeom prst="rect">
                      <a:avLst/>
                    </a:prstGeom>
                  </pic:spPr>
                </pic:pic>
              </a:graphicData>
            </a:graphic>
          </wp:inline>
        </w:drawing>
      </w:r>
    </w:p>
    <w:p w14:paraId="1611303D" w14:textId="77777777" w:rsidR="000553C0" w:rsidRDefault="000553C0" w:rsidP="00294901">
      <w:pPr>
        <w:jc w:val="both"/>
      </w:pPr>
    </w:p>
    <w:p w14:paraId="3AC79C9D" w14:textId="19AD046C" w:rsidR="00152561" w:rsidRDefault="00152561" w:rsidP="00294901">
      <w:pPr>
        <w:jc w:val="both"/>
      </w:pPr>
    </w:p>
    <w:p w14:paraId="0DBE9BCE" w14:textId="1030DA1D" w:rsidR="00C70312" w:rsidRDefault="00AC27BE" w:rsidP="00294901">
      <w:pPr>
        <w:jc w:val="both"/>
      </w:pPr>
      <w:r>
        <w:t xml:space="preserve">For example, </w:t>
      </w:r>
      <w:r w:rsidR="00C568B4">
        <w:t xml:space="preserve">Beamforming in Massive MIMO is </w:t>
      </w:r>
      <w:r w:rsidR="00AE0AA8">
        <w:t xml:space="preserve">based upon the time reversal property of electromagnetic waves. The wireless channel is reciprocal in the Uplink and the </w:t>
      </w:r>
      <w:r w:rsidR="004F5311">
        <w:t xml:space="preserve">Downlink direction. One use of this observation is to </w:t>
      </w:r>
      <w:r w:rsidR="00AE0AA8">
        <w:t>reuse the Uplink channel estimate for Downlink Precoding</w:t>
      </w:r>
      <w:r w:rsidR="004F5311">
        <w:t xml:space="preserve"> to gain a </w:t>
      </w:r>
      <w:r w:rsidR="00AE0AA8">
        <w:t>significant reduction in channel estimation overhead when compared to the other option of sending DL pilots from each DL antenna port, and receiving the CSI/PMI feedback on the UL.</w:t>
      </w:r>
      <w:r w:rsidR="004F5311">
        <w:t xml:space="preserve">  This is an attractive feature for large antenna count MIMO scenarios</w:t>
      </w:r>
      <w:r w:rsidR="00F556A8">
        <w:t xml:space="preserve"> [6]</w:t>
      </w:r>
      <w:r w:rsidR="004F5311">
        <w:t>.</w:t>
      </w:r>
    </w:p>
    <w:p w14:paraId="646BF35E" w14:textId="77777777" w:rsidR="00615632" w:rsidRDefault="00615632" w:rsidP="00294901">
      <w:pPr>
        <w:jc w:val="both"/>
      </w:pPr>
    </w:p>
    <w:p w14:paraId="1C644C92" w14:textId="77777777" w:rsidR="00615632" w:rsidRPr="001F416D" w:rsidRDefault="00615632" w:rsidP="00294901">
      <w:pPr>
        <w:pStyle w:val="Heading2"/>
        <w:jc w:val="both"/>
        <w:rPr>
          <w:lang w:eastAsia="ko-KR"/>
        </w:rPr>
      </w:pPr>
      <w:r>
        <w:rPr>
          <w:lang w:eastAsia="ko-KR"/>
        </w:rPr>
        <w:t xml:space="preserve">Channel Reciprocity Mismatch </w:t>
      </w:r>
    </w:p>
    <w:p w14:paraId="2416A308" w14:textId="4E47A1BA" w:rsidR="00AC27BE" w:rsidRDefault="00070F1E" w:rsidP="00294901">
      <w:pPr>
        <w:jc w:val="both"/>
      </w:pPr>
      <w:r>
        <w:rPr>
          <w:noProof/>
        </w:rPr>
        <w:drawing>
          <wp:inline distT="0" distB="0" distL="0" distR="0" wp14:anchorId="204EA6A9" wp14:editId="3B2D778D">
            <wp:extent cx="6122035" cy="2578100"/>
            <wp:effectExtent l="0" t="0" r="0" b="1270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2.png"/>
                    <pic:cNvPicPr/>
                  </pic:nvPicPr>
                  <pic:blipFill>
                    <a:blip r:embed="rId9">
                      <a:extLst>
                        <a:ext uri="{28A0092B-C50C-407E-A947-70E740481C1C}">
                          <a14:useLocalDpi xmlns:a14="http://schemas.microsoft.com/office/drawing/2010/main" val="0"/>
                        </a:ext>
                      </a:extLst>
                    </a:blip>
                    <a:stretch>
                      <a:fillRect/>
                    </a:stretch>
                  </pic:blipFill>
                  <pic:spPr>
                    <a:xfrm>
                      <a:off x="0" y="0"/>
                      <a:ext cx="6122035" cy="2578100"/>
                    </a:xfrm>
                    <a:prstGeom prst="rect">
                      <a:avLst/>
                    </a:prstGeom>
                  </pic:spPr>
                </pic:pic>
              </a:graphicData>
            </a:graphic>
          </wp:inline>
        </w:drawing>
      </w:r>
      <w:r w:rsidR="00C568B4">
        <w:t xml:space="preserve">Although the RF channel is reciprocal, the effective RF channel is not reciprocal in a practical system. The effective channel includes the nonlinearities in the front end of the RF transmitter and receiver, multipliers, phase shifters, </w:t>
      </w:r>
      <w:r w:rsidR="00A04885">
        <w:t>etc.</w:t>
      </w:r>
      <w:r w:rsidR="00C568B4">
        <w:t xml:space="preserve"> Due to this reciprocity mismatch, the effective UL channel is not reciprocal to the effective DL channel. Such a reciprocity mismatch has long been recognized to be a potential issue, and various implementation specific schemes have been proposed to mitigate the effects of this mismatch. </w:t>
      </w:r>
      <w:r w:rsidR="00A04885">
        <w:t xml:space="preserve">It should be noted here that the calibration needed for Massive MIMO is different than that for conventional MIMO. It is only necessary to calibrate the mismatch between the transmit and receive chains for a given antenna, and we do not need to calibrate the antenna array, its geometry, beam patterns </w:t>
      </w:r>
      <w:proofErr w:type="spellStart"/>
      <w:r w:rsidR="00A04885">
        <w:t>etc</w:t>
      </w:r>
      <w:proofErr w:type="spellEnd"/>
      <w:r w:rsidR="00A04885">
        <w:t xml:space="preserve"> for a Massive MIMO based mode. </w:t>
      </w:r>
    </w:p>
    <w:p w14:paraId="7C77897E" w14:textId="77777777" w:rsidR="00EC1B4A" w:rsidRDefault="00EC1B4A" w:rsidP="00294901">
      <w:pPr>
        <w:jc w:val="both"/>
        <w:rPr>
          <w:b/>
        </w:rPr>
      </w:pPr>
    </w:p>
    <w:p w14:paraId="3343EF7F" w14:textId="637117C2" w:rsidR="00F03DC8" w:rsidRPr="00F03DC8" w:rsidRDefault="00F03DC8" w:rsidP="00294901">
      <w:pPr>
        <w:jc w:val="both"/>
        <w:rPr>
          <w:b/>
        </w:rPr>
      </w:pPr>
      <w:r w:rsidRPr="00F03DC8">
        <w:rPr>
          <w:b/>
        </w:rPr>
        <w:t xml:space="preserve">Observation: Practical RF channel is not reciprocal. Reciprocity mismatch between the UL and DL chains exists. </w:t>
      </w:r>
    </w:p>
    <w:p w14:paraId="36833ABC" w14:textId="77777777" w:rsidR="00F03DC8" w:rsidRPr="00F03DC8" w:rsidRDefault="00F03DC8" w:rsidP="00294901">
      <w:pPr>
        <w:jc w:val="both"/>
        <w:rPr>
          <w:b/>
        </w:rPr>
      </w:pPr>
    </w:p>
    <w:p w14:paraId="04A9690A" w14:textId="2127E4DE" w:rsidR="00F03DC8" w:rsidRPr="00F03DC8" w:rsidRDefault="00F03DC8" w:rsidP="00294901">
      <w:pPr>
        <w:jc w:val="both"/>
        <w:rPr>
          <w:b/>
        </w:rPr>
      </w:pPr>
      <w:r w:rsidRPr="00F03DC8">
        <w:rPr>
          <w:b/>
        </w:rPr>
        <w:t xml:space="preserve">Observation: Reciprocity calibration and compensation is essential prerequisite for a reciprocity based TDD system. </w:t>
      </w:r>
    </w:p>
    <w:p w14:paraId="137930F1" w14:textId="77777777" w:rsidR="00AC27BE" w:rsidRDefault="00AC27BE" w:rsidP="00294901">
      <w:pPr>
        <w:jc w:val="both"/>
      </w:pPr>
    </w:p>
    <w:p w14:paraId="2B574885" w14:textId="77777777" w:rsidR="00886EEC" w:rsidRPr="001F416D" w:rsidRDefault="00886EEC" w:rsidP="00294901">
      <w:pPr>
        <w:pStyle w:val="Heading1"/>
        <w:spacing w:after="60"/>
        <w:ind w:left="688" w:hangingChars="215" w:hanging="688"/>
        <w:jc w:val="both"/>
        <w:rPr>
          <w:rFonts w:eastAsia="Batang" w:cs="Arial"/>
          <w:b/>
          <w:color w:val="000000"/>
          <w:sz w:val="32"/>
          <w:szCs w:val="24"/>
          <w:lang w:val="en-US" w:eastAsia="ko-KR"/>
        </w:rPr>
      </w:pPr>
      <w:r>
        <w:rPr>
          <w:rFonts w:eastAsia="Batang" w:cs="Arial"/>
          <w:b/>
          <w:color w:val="000000"/>
          <w:sz w:val="32"/>
          <w:szCs w:val="24"/>
          <w:lang w:val="en-US" w:eastAsia="ko-KR"/>
        </w:rPr>
        <w:t xml:space="preserve">Over the Air Reciprocity Compensation </w:t>
      </w:r>
    </w:p>
    <w:p w14:paraId="4E85EE48" w14:textId="77777777" w:rsidR="006D05A8" w:rsidRDefault="006D05A8" w:rsidP="00294901">
      <w:pPr>
        <w:jc w:val="both"/>
        <w:rPr>
          <w:b/>
        </w:rPr>
      </w:pPr>
    </w:p>
    <w:p w14:paraId="03132371" w14:textId="77777777" w:rsidR="00B416A1" w:rsidRDefault="00B416A1" w:rsidP="00294901">
      <w:pPr>
        <w:jc w:val="both"/>
        <w:rPr>
          <w:b/>
        </w:rPr>
      </w:pPr>
    </w:p>
    <w:p w14:paraId="4D2F92F1" w14:textId="355B07B9" w:rsidR="00FD21C5" w:rsidRDefault="00FD21C5" w:rsidP="00294901">
      <w:pPr>
        <w:jc w:val="both"/>
      </w:pPr>
      <w:r>
        <w:t xml:space="preserve">In legacy systems, reciprocity calibration is usually done within the base station without using over the air signaling. This is an implementation specific aspect of base station calibration, wherein a typical implementation might use a circuitry based calibration implemented within the </w:t>
      </w:r>
      <w:proofErr w:type="spellStart"/>
      <w:r>
        <w:t>eNB</w:t>
      </w:r>
      <w:proofErr w:type="spellEnd"/>
      <w:r>
        <w:t xml:space="preserve">. Such a </w:t>
      </w:r>
      <w:r>
        <w:lastRenderedPageBreak/>
        <w:t>self contained approach is not scalable when the number of antennas at the base station is increased by an order of magnitude (for example, the 64 to 256 antenna systems being proposed in NR). Also, if the antennas are distributed over longer distances, or if joint transmission/</w:t>
      </w:r>
      <w:proofErr w:type="spellStart"/>
      <w:r>
        <w:t>CoMP</w:t>
      </w:r>
      <w:proofErr w:type="spellEnd"/>
      <w:r>
        <w:t xml:space="preserve"> like transmission is implemented at the base station, </w:t>
      </w:r>
      <w:r w:rsidR="00205045">
        <w:t xml:space="preserve">over the air reciprocity </w:t>
      </w:r>
      <w:r w:rsidR="00784250">
        <w:t xml:space="preserve">calibration and </w:t>
      </w:r>
      <w:r w:rsidR="00205045">
        <w:t xml:space="preserve">compensation techniques are essential. </w:t>
      </w:r>
    </w:p>
    <w:p w14:paraId="2550A7E2" w14:textId="5627B57A" w:rsidR="005E453B" w:rsidRDefault="005E453B" w:rsidP="00294901">
      <w:pPr>
        <w:jc w:val="both"/>
      </w:pPr>
    </w:p>
    <w:p w14:paraId="4C69FA29" w14:textId="39AA67E4" w:rsidR="005E453B" w:rsidRDefault="005E453B" w:rsidP="005E453B">
      <w:pPr>
        <w:jc w:val="center"/>
      </w:pPr>
      <w:r>
        <w:object w:dxaOrig="7891" w:dyaOrig="4741" w14:anchorId="435F4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37.75pt" o:ole="">
            <v:imagedata r:id="rId10" o:title=""/>
          </v:shape>
          <o:OLEObject Type="Embed" ProgID="Visio.Drawing.15" ShapeID="_x0000_i1025" DrawAspect="Content" ObjectID="_1536750918" r:id="rId11"/>
        </w:object>
      </w:r>
    </w:p>
    <w:p w14:paraId="2A6A146C" w14:textId="77777777" w:rsidR="00205045" w:rsidRPr="00FD21C5" w:rsidRDefault="00205045" w:rsidP="00294901">
      <w:pPr>
        <w:jc w:val="both"/>
      </w:pPr>
    </w:p>
    <w:p w14:paraId="10434D04" w14:textId="77777777" w:rsidR="0027169B" w:rsidRDefault="00886EEC" w:rsidP="00294901">
      <w:pPr>
        <w:jc w:val="both"/>
      </w:pPr>
      <w:r>
        <w:t xml:space="preserve">We propose two new methods along with the associated signaling for OTA Reciprocity Compensation. </w:t>
      </w:r>
    </w:p>
    <w:p w14:paraId="00EE5752" w14:textId="77777777" w:rsidR="00886EEC" w:rsidRDefault="00886EEC" w:rsidP="00294901">
      <w:pPr>
        <w:pStyle w:val="ListParagraph"/>
        <w:numPr>
          <w:ilvl w:val="0"/>
          <w:numId w:val="27"/>
        </w:numPr>
        <w:jc w:val="both"/>
      </w:pPr>
      <w:r>
        <w:t xml:space="preserve">Intra </w:t>
      </w:r>
      <w:proofErr w:type="spellStart"/>
      <w:r>
        <w:t>eNB</w:t>
      </w:r>
      <w:proofErr w:type="spellEnd"/>
      <w:r>
        <w:t xml:space="preserve"> OTA</w:t>
      </w:r>
    </w:p>
    <w:p w14:paraId="52988622" w14:textId="77777777" w:rsidR="00886EEC" w:rsidRDefault="00886EEC" w:rsidP="00294901">
      <w:pPr>
        <w:pStyle w:val="ListParagraph"/>
        <w:numPr>
          <w:ilvl w:val="0"/>
          <w:numId w:val="27"/>
        </w:numPr>
        <w:jc w:val="both"/>
      </w:pPr>
      <w:r>
        <w:t>UE aided OTA</w:t>
      </w:r>
    </w:p>
    <w:p w14:paraId="405E99AC" w14:textId="77777777" w:rsidR="00886EEC" w:rsidRDefault="00886EEC" w:rsidP="00294901">
      <w:pPr>
        <w:jc w:val="both"/>
      </w:pPr>
    </w:p>
    <w:p w14:paraId="083A4031" w14:textId="77777777" w:rsidR="00886EEC" w:rsidRPr="001F416D" w:rsidRDefault="00886EEC" w:rsidP="00294901">
      <w:pPr>
        <w:pStyle w:val="Heading2"/>
        <w:jc w:val="both"/>
        <w:rPr>
          <w:lang w:eastAsia="ko-KR"/>
        </w:rPr>
      </w:pPr>
      <w:r>
        <w:rPr>
          <w:lang w:eastAsia="ko-KR"/>
        </w:rPr>
        <w:t xml:space="preserve">Intra </w:t>
      </w:r>
      <w:proofErr w:type="spellStart"/>
      <w:r>
        <w:rPr>
          <w:lang w:eastAsia="ko-KR"/>
        </w:rPr>
        <w:t>eNB</w:t>
      </w:r>
      <w:proofErr w:type="spellEnd"/>
      <w:r>
        <w:rPr>
          <w:lang w:eastAsia="ko-KR"/>
        </w:rPr>
        <w:t xml:space="preserve"> OTA Reciprocity Compensation</w:t>
      </w:r>
    </w:p>
    <w:p w14:paraId="63CB3561" w14:textId="62CAD479" w:rsidR="0040313F" w:rsidRDefault="0002313B" w:rsidP="0040313F">
      <w:pPr>
        <w:jc w:val="both"/>
      </w:pPr>
      <w:r>
        <w:t xml:space="preserve">The intra </w:t>
      </w:r>
      <w:proofErr w:type="spellStart"/>
      <w:r>
        <w:t>eNB</w:t>
      </w:r>
      <w:proofErr w:type="spellEnd"/>
      <w:r>
        <w:t xml:space="preserve"> reciprocity calibration occurs without involving the UE by transmitting and receiving the reciprocity calibration pilots at the </w:t>
      </w:r>
      <w:proofErr w:type="spellStart"/>
      <w:r>
        <w:t>eNB</w:t>
      </w:r>
      <w:proofErr w:type="spellEnd"/>
      <w:r>
        <w:t xml:space="preserve">. The flowchart for the reciprocity calibration is shown below. </w:t>
      </w:r>
      <w:r w:rsidR="0084520E">
        <w:t xml:space="preserve">At each instance of the reciprocity calibration process, the </w:t>
      </w:r>
      <w:proofErr w:type="spellStart"/>
      <w:r w:rsidR="0084520E">
        <w:t>eNB</w:t>
      </w:r>
      <w:proofErr w:type="spellEnd"/>
      <w:r w:rsidR="0084520E">
        <w:t xml:space="preserve"> enters a reciprocity calibration mode wherein one antenna transmits while at the same time all the other antennas receive the transmitted signal. The calibration signal is wideband and each of antenna transmits for a duration T</w:t>
      </w:r>
      <w:r w:rsidR="0084520E">
        <w:rPr>
          <w:vertAlign w:val="subscript"/>
        </w:rPr>
        <w:t>1</w:t>
      </w:r>
      <w:r w:rsidR="0084520E">
        <w:t xml:space="preserve">. If the </w:t>
      </w:r>
      <w:proofErr w:type="spellStart"/>
      <w:r w:rsidR="0084520E">
        <w:t>eNB</w:t>
      </w:r>
      <w:proofErr w:type="spellEnd"/>
      <w:r w:rsidR="0084520E">
        <w:t xml:space="preserve"> has N antennas, the total calibration period is (NT</w:t>
      </w:r>
      <w:r w:rsidR="0084520E">
        <w:rPr>
          <w:vertAlign w:val="subscript"/>
        </w:rPr>
        <w:t>1</w:t>
      </w:r>
      <w:r w:rsidR="0084520E">
        <w:t xml:space="preserve">). The calibration period can be set to be a multiple of the </w:t>
      </w:r>
      <w:proofErr w:type="spellStart"/>
      <w:r w:rsidR="0084520E">
        <w:t>subframe</w:t>
      </w:r>
      <w:proofErr w:type="spellEnd"/>
      <w:r w:rsidR="0084520E">
        <w:t xml:space="preserve"> duration.  </w:t>
      </w:r>
      <w:r w:rsidR="00E45F9C">
        <w:t xml:space="preserve">After the calibration period, the </w:t>
      </w:r>
      <w:proofErr w:type="spellStart"/>
      <w:r w:rsidR="00E45F9C">
        <w:t>eNB</w:t>
      </w:r>
      <w:proofErr w:type="spellEnd"/>
      <w:r w:rsidR="00E45F9C">
        <w:t xml:space="preserve"> can compute the reciprocity compensation coefficients in an implementation specific block. For an example implementation, please refer to [</w:t>
      </w:r>
      <w:r w:rsidR="00F556A8">
        <w:t>4</w:t>
      </w:r>
      <w:r w:rsidR="00E45F9C">
        <w:t>].</w:t>
      </w:r>
      <w:r w:rsidR="0040313F" w:rsidRPr="0040313F">
        <w:t xml:space="preserve"> </w:t>
      </w:r>
      <w:r w:rsidR="0040313F">
        <w:t xml:space="preserve">Another option for the calibration signal is to frequency multiplex the signals from each antenna as described in Section 3.2.2. </w:t>
      </w:r>
    </w:p>
    <w:p w14:paraId="3DBD5013" w14:textId="4478EC02" w:rsidR="00886EEC" w:rsidRDefault="00E45F9C" w:rsidP="00294901">
      <w:pPr>
        <w:jc w:val="both"/>
      </w:pPr>
      <w:r>
        <w:lastRenderedPageBreak/>
        <w:t xml:space="preserve">   </w:t>
      </w:r>
      <w:r w:rsidR="00F940DF">
        <w:object w:dxaOrig="8310" w:dyaOrig="5986" w14:anchorId="44E93D74">
          <v:shape id="_x0000_i1026" type="#_x0000_t75" style="width:417.75pt;height:294.7pt" o:ole="">
            <v:imagedata r:id="rId12" o:title=""/>
          </v:shape>
          <o:OLEObject Type="Embed" ProgID="Visio.Drawing.15" ShapeID="_x0000_i1026" DrawAspect="Content" ObjectID="_1536750919" r:id="rId13"/>
        </w:object>
      </w:r>
    </w:p>
    <w:p w14:paraId="0DB4E66D" w14:textId="77777777" w:rsidR="0040313F" w:rsidRDefault="0040313F" w:rsidP="00294901">
      <w:pPr>
        <w:jc w:val="both"/>
      </w:pPr>
    </w:p>
    <w:p w14:paraId="28B9B7CB" w14:textId="680DB8C3" w:rsidR="00784250" w:rsidRDefault="00784250" w:rsidP="00294901">
      <w:pPr>
        <w:jc w:val="both"/>
        <w:rPr>
          <w:b/>
        </w:rPr>
      </w:pPr>
      <w:r>
        <w:rPr>
          <w:b/>
        </w:rPr>
        <w:t xml:space="preserve">Observation: Over the air reciprocity calibration and compensation schemes should be studied for New Radio. </w:t>
      </w:r>
    </w:p>
    <w:p w14:paraId="77CCB019" w14:textId="77777777" w:rsidR="00784250" w:rsidRDefault="00784250" w:rsidP="00294901">
      <w:pPr>
        <w:jc w:val="both"/>
        <w:rPr>
          <w:b/>
        </w:rPr>
      </w:pPr>
    </w:p>
    <w:p w14:paraId="2E9B8BA0" w14:textId="77777777" w:rsidR="00E45F9C" w:rsidRPr="00395DED" w:rsidRDefault="00E45F9C" w:rsidP="00294901">
      <w:pPr>
        <w:jc w:val="both"/>
        <w:rPr>
          <w:b/>
        </w:rPr>
      </w:pPr>
      <w:r w:rsidRPr="00395DED">
        <w:rPr>
          <w:b/>
        </w:rPr>
        <w:t>Proposal: Introduce calibration signaling and a calibration period composed of multiple calibration pilot symbols.</w:t>
      </w:r>
    </w:p>
    <w:p w14:paraId="204838F7" w14:textId="77777777" w:rsidR="00E45F9C" w:rsidRPr="00395DED" w:rsidRDefault="00E45F9C" w:rsidP="00294901">
      <w:pPr>
        <w:jc w:val="both"/>
        <w:rPr>
          <w:b/>
        </w:rPr>
      </w:pPr>
    </w:p>
    <w:p w14:paraId="0DBE2C48" w14:textId="1BC37C6D" w:rsidR="00E45F9C" w:rsidRPr="00395DED" w:rsidRDefault="00E45F9C" w:rsidP="00294901">
      <w:pPr>
        <w:jc w:val="both"/>
        <w:rPr>
          <w:b/>
        </w:rPr>
      </w:pPr>
      <w:r w:rsidRPr="00395DED">
        <w:rPr>
          <w:b/>
        </w:rPr>
        <w:t xml:space="preserve">Proposal: </w:t>
      </w:r>
      <w:r w:rsidR="00502ACC" w:rsidRPr="00395DED">
        <w:rPr>
          <w:b/>
        </w:rPr>
        <w:t>During each calibration symbol, one or more of the base station antennas are transmitting and one or more of the remaining base station antenn</w:t>
      </w:r>
      <w:r w:rsidR="008520E4" w:rsidRPr="00395DED">
        <w:rPr>
          <w:b/>
        </w:rPr>
        <w:t xml:space="preserve">as are receiving, when OTA intra </w:t>
      </w:r>
      <w:proofErr w:type="spellStart"/>
      <w:r w:rsidR="008520E4" w:rsidRPr="00395DED">
        <w:rPr>
          <w:b/>
        </w:rPr>
        <w:t>eNB</w:t>
      </w:r>
      <w:proofErr w:type="spellEnd"/>
      <w:r w:rsidR="008520E4" w:rsidRPr="00395DED">
        <w:rPr>
          <w:b/>
        </w:rPr>
        <w:t xml:space="preserve"> reciprocity compensation is implemented. </w:t>
      </w:r>
    </w:p>
    <w:p w14:paraId="53B583BF" w14:textId="77777777" w:rsidR="00502ACC" w:rsidRPr="00395DED" w:rsidRDefault="00502ACC" w:rsidP="00294901">
      <w:pPr>
        <w:jc w:val="both"/>
        <w:rPr>
          <w:b/>
        </w:rPr>
      </w:pPr>
    </w:p>
    <w:p w14:paraId="758C1C10" w14:textId="77777777" w:rsidR="00502ACC" w:rsidRPr="00395DED" w:rsidRDefault="00502ACC" w:rsidP="00294901">
      <w:pPr>
        <w:jc w:val="both"/>
        <w:rPr>
          <w:b/>
        </w:rPr>
      </w:pPr>
      <w:r w:rsidRPr="00395DED">
        <w:rPr>
          <w:b/>
        </w:rPr>
        <w:t xml:space="preserve">Proposal: The calibration algorithm should be implementation specific. </w:t>
      </w:r>
    </w:p>
    <w:p w14:paraId="433935EC" w14:textId="77777777" w:rsidR="00F940DF" w:rsidRDefault="00F940DF" w:rsidP="00294901">
      <w:pPr>
        <w:jc w:val="both"/>
      </w:pPr>
    </w:p>
    <w:p w14:paraId="1B1D7E50" w14:textId="77777777" w:rsidR="0002313B" w:rsidRDefault="0002313B" w:rsidP="00541E09">
      <w:pPr>
        <w:jc w:val="center"/>
      </w:pPr>
      <w:r>
        <w:object w:dxaOrig="6555" w:dyaOrig="10920" w14:anchorId="5A11739E">
          <v:shape id="_x0000_i1027" type="#_x0000_t75" style="width:237.75pt;height:402.7pt" o:ole="">
            <v:imagedata r:id="rId14" o:title=""/>
          </v:shape>
          <o:OLEObject Type="Embed" ProgID="Visio.Drawing.15" ShapeID="_x0000_i1027" DrawAspect="Content" ObjectID="_1536750920" r:id="rId15"/>
        </w:object>
      </w:r>
    </w:p>
    <w:p w14:paraId="55837723" w14:textId="7B24915B" w:rsidR="00886EEC" w:rsidRDefault="00886EEC" w:rsidP="00294901">
      <w:pPr>
        <w:jc w:val="both"/>
      </w:pPr>
    </w:p>
    <w:p w14:paraId="2F7E5CC5" w14:textId="77777777" w:rsidR="00886EEC" w:rsidRDefault="00886EEC" w:rsidP="00294901">
      <w:pPr>
        <w:pStyle w:val="Heading2"/>
        <w:jc w:val="both"/>
        <w:rPr>
          <w:lang w:eastAsia="ko-KR"/>
        </w:rPr>
      </w:pPr>
      <w:r>
        <w:rPr>
          <w:lang w:eastAsia="ko-KR"/>
        </w:rPr>
        <w:t>UE Aided OTA Reciprocity Compensation</w:t>
      </w:r>
    </w:p>
    <w:p w14:paraId="1DB9D05A" w14:textId="77777777" w:rsidR="00886EEC" w:rsidRDefault="00886EEC" w:rsidP="00294901">
      <w:pPr>
        <w:jc w:val="both"/>
        <w:rPr>
          <w:lang w:val="en-GB" w:eastAsia="ko-KR"/>
        </w:rPr>
      </w:pPr>
    </w:p>
    <w:p w14:paraId="7C7ADDEA" w14:textId="77777777" w:rsidR="00B664E2" w:rsidRDefault="00502ACC" w:rsidP="00294901">
      <w:pPr>
        <w:jc w:val="both"/>
        <w:rPr>
          <w:lang w:val="en-GB" w:eastAsia="ko-KR"/>
        </w:rPr>
      </w:pPr>
      <w:r>
        <w:rPr>
          <w:lang w:val="en-GB" w:eastAsia="ko-KR"/>
        </w:rPr>
        <w:t xml:space="preserve">There are multiple scenarios in which intra </w:t>
      </w:r>
      <w:proofErr w:type="spellStart"/>
      <w:r>
        <w:rPr>
          <w:lang w:val="en-GB" w:eastAsia="ko-KR"/>
        </w:rPr>
        <w:t>eNB</w:t>
      </w:r>
      <w:proofErr w:type="spellEnd"/>
      <w:r>
        <w:rPr>
          <w:lang w:val="en-GB" w:eastAsia="ko-KR"/>
        </w:rPr>
        <w:t xml:space="preserve"> OTA Reciprocity Compensation techniques are not practical.</w:t>
      </w:r>
      <w:r w:rsidR="00294901">
        <w:rPr>
          <w:lang w:val="en-GB" w:eastAsia="ko-KR"/>
        </w:rPr>
        <w:t xml:space="preserve"> The alternate solution is UE Aided OTA Reciprocity Compensation.</w:t>
      </w:r>
      <w:r>
        <w:rPr>
          <w:lang w:val="en-GB" w:eastAsia="ko-KR"/>
        </w:rPr>
        <w:t xml:space="preserve"> One example </w:t>
      </w:r>
      <w:r w:rsidR="00294901">
        <w:rPr>
          <w:lang w:val="en-GB" w:eastAsia="ko-KR"/>
        </w:rPr>
        <w:t xml:space="preserve">of such a scenario </w:t>
      </w:r>
      <w:r>
        <w:rPr>
          <w:lang w:val="en-GB" w:eastAsia="ko-KR"/>
        </w:rPr>
        <w:t xml:space="preserve">is if the base station may not support simultaneous transmission and reception on non overlapping subset of antennas, and all the antennas can either transmit or receive at any given time instance. Another situation arises when the SNR at the received antenna is not sufficient to estimate the reciprocity coefficients reliably, for example, if the transmit beams are highly directive. Conversely, if the </w:t>
      </w:r>
      <w:proofErr w:type="spellStart"/>
      <w:r>
        <w:rPr>
          <w:lang w:val="en-GB" w:eastAsia="ko-KR"/>
        </w:rPr>
        <w:t>beamwidth</w:t>
      </w:r>
      <w:proofErr w:type="spellEnd"/>
      <w:r>
        <w:rPr>
          <w:lang w:val="en-GB" w:eastAsia="ko-KR"/>
        </w:rPr>
        <w:t xml:space="preserve"> is broad, and the high transmission power on the transmitting antenna(s) can saturate the receiver chains on the co</w:t>
      </w:r>
      <w:r w:rsidR="00294901">
        <w:rPr>
          <w:lang w:val="en-GB" w:eastAsia="ko-KR"/>
        </w:rPr>
        <w:t>-located receiving antennas, and/or the PA/LNA operating point have to be significantly different from normal link operation which wi</w:t>
      </w:r>
      <w:r w:rsidR="005A1CBB">
        <w:rPr>
          <w:lang w:val="en-GB" w:eastAsia="ko-KR"/>
        </w:rPr>
        <w:t>ll change the non-</w:t>
      </w:r>
      <w:r w:rsidR="00294901">
        <w:rPr>
          <w:lang w:val="en-GB" w:eastAsia="ko-KR"/>
        </w:rPr>
        <w:t xml:space="preserve">reciprocal behaviour. </w:t>
      </w:r>
    </w:p>
    <w:p w14:paraId="10A05651" w14:textId="77777777" w:rsidR="00294901" w:rsidRPr="00886EEC" w:rsidRDefault="00B05957" w:rsidP="00294901">
      <w:pPr>
        <w:jc w:val="both"/>
        <w:rPr>
          <w:lang w:val="en-GB" w:eastAsia="ko-KR"/>
        </w:rPr>
      </w:pPr>
      <w:r>
        <w:rPr>
          <w:noProof/>
        </w:rPr>
        <w:lastRenderedPageBreak/>
        <w:drawing>
          <wp:anchor distT="0" distB="0" distL="114300" distR="114300" simplePos="0" relativeHeight="251658240" behindDoc="0" locked="0" layoutInCell="1" allowOverlap="1" wp14:anchorId="4C8BCE79" wp14:editId="2A7CE8F3">
            <wp:simplePos x="0" y="0"/>
            <wp:positionH relativeFrom="margin">
              <wp:posOffset>850790</wp:posOffset>
            </wp:positionH>
            <wp:positionV relativeFrom="paragraph">
              <wp:posOffset>243233</wp:posOffset>
            </wp:positionV>
            <wp:extent cx="4078605" cy="3445510"/>
            <wp:effectExtent l="0" t="0" r="0" b="254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78605" cy="3445510"/>
                    </a:xfrm>
                    <a:prstGeom prst="rect">
                      <a:avLst/>
                    </a:prstGeom>
                  </pic:spPr>
                </pic:pic>
              </a:graphicData>
            </a:graphic>
            <wp14:sizeRelH relativeFrom="margin">
              <wp14:pctWidth>0</wp14:pctWidth>
            </wp14:sizeRelH>
            <wp14:sizeRelV relativeFrom="margin">
              <wp14:pctHeight>0</wp14:pctHeight>
            </wp14:sizeRelV>
          </wp:anchor>
        </w:drawing>
      </w:r>
    </w:p>
    <w:p w14:paraId="721C2216" w14:textId="77777777" w:rsidR="00463763" w:rsidRDefault="00463763" w:rsidP="00294901">
      <w:pPr>
        <w:jc w:val="both"/>
      </w:pPr>
    </w:p>
    <w:p w14:paraId="3C549CD4" w14:textId="77777777" w:rsidR="0027169B" w:rsidRDefault="00294901" w:rsidP="00294901">
      <w:pPr>
        <w:jc w:val="both"/>
      </w:pPr>
      <w:r>
        <w:t xml:space="preserve">In UE Aided schemes, the UE is also involved in calibrating the </w:t>
      </w:r>
      <w:proofErr w:type="spellStart"/>
      <w:r>
        <w:t>eNB</w:t>
      </w:r>
      <w:proofErr w:type="spellEnd"/>
      <w:r>
        <w:t xml:space="preserve"> antennas. The advantage of incorporating the UE into the reciprocity calibration scheme are that the existing signaling can be reused with minor modifications. </w:t>
      </w:r>
    </w:p>
    <w:p w14:paraId="15114E28" w14:textId="77777777" w:rsidR="00463763" w:rsidRDefault="00463763" w:rsidP="00294901">
      <w:pPr>
        <w:jc w:val="both"/>
      </w:pPr>
    </w:p>
    <w:p w14:paraId="53EFFF8A" w14:textId="77777777" w:rsidR="00463763" w:rsidRDefault="00463763" w:rsidP="00294901">
      <w:pPr>
        <w:jc w:val="both"/>
        <w:rPr>
          <w:lang w:val="en-GB" w:eastAsia="ko-KR"/>
        </w:rPr>
      </w:pPr>
      <w:r>
        <w:t xml:space="preserve">The procedure for </w:t>
      </w:r>
      <w:r>
        <w:rPr>
          <w:lang w:val="en-GB" w:eastAsia="ko-KR"/>
        </w:rPr>
        <w:t xml:space="preserve">UE Aided OTA Reciprocity Compensation is shown in the Figure. </w:t>
      </w:r>
    </w:p>
    <w:p w14:paraId="392B3503" w14:textId="77777777" w:rsidR="000D2491" w:rsidRDefault="000D2491" w:rsidP="00294901">
      <w:pPr>
        <w:jc w:val="both"/>
        <w:rPr>
          <w:lang w:val="en-GB" w:eastAsia="ko-KR"/>
        </w:rPr>
      </w:pPr>
    </w:p>
    <w:p w14:paraId="499D92CD" w14:textId="77777777" w:rsidR="000D2491" w:rsidRDefault="000D2491" w:rsidP="00294901">
      <w:pPr>
        <w:jc w:val="both"/>
        <w:rPr>
          <w:lang w:val="en-GB" w:eastAsia="ko-KR"/>
        </w:rPr>
      </w:pPr>
      <w:r>
        <w:rPr>
          <w:lang w:val="en-GB" w:eastAsia="ko-KR"/>
        </w:rPr>
        <w:t xml:space="preserve">Step 1: </w:t>
      </w:r>
      <w:proofErr w:type="spellStart"/>
      <w:r>
        <w:rPr>
          <w:lang w:val="en-GB" w:eastAsia="ko-KR"/>
        </w:rPr>
        <w:t>eNB</w:t>
      </w:r>
      <w:proofErr w:type="spellEnd"/>
      <w:r>
        <w:rPr>
          <w:lang w:val="en-GB" w:eastAsia="ko-KR"/>
        </w:rPr>
        <w:t xml:space="preserve"> signals an upcoming calibration procedure to the UE using higher layer (RRC) signaling </w:t>
      </w:r>
    </w:p>
    <w:p w14:paraId="3D158CBA" w14:textId="77777777" w:rsidR="000D2491" w:rsidRDefault="000D2491" w:rsidP="00294901">
      <w:pPr>
        <w:jc w:val="both"/>
        <w:rPr>
          <w:lang w:val="en-GB" w:eastAsia="ko-KR"/>
        </w:rPr>
      </w:pPr>
      <w:r>
        <w:rPr>
          <w:lang w:val="en-GB" w:eastAsia="ko-KR"/>
        </w:rPr>
        <w:t xml:space="preserve">Step 2: </w:t>
      </w:r>
      <w:proofErr w:type="spellStart"/>
      <w:r>
        <w:rPr>
          <w:lang w:val="en-GB" w:eastAsia="ko-KR"/>
        </w:rPr>
        <w:t>eNB</w:t>
      </w:r>
      <w:proofErr w:type="spellEnd"/>
      <w:r>
        <w:rPr>
          <w:lang w:val="en-GB" w:eastAsia="ko-KR"/>
        </w:rPr>
        <w:t xml:space="preserve"> transmits a DL calibration pilot symbol(s), which is used by UE to compute the effective DL channel estimate.</w:t>
      </w:r>
    </w:p>
    <w:p w14:paraId="7EC495A1" w14:textId="77777777" w:rsidR="000D2491" w:rsidRDefault="000D2491" w:rsidP="00294901">
      <w:pPr>
        <w:jc w:val="both"/>
        <w:rPr>
          <w:lang w:val="en-GB" w:eastAsia="ko-KR"/>
        </w:rPr>
      </w:pPr>
      <w:r>
        <w:rPr>
          <w:lang w:val="en-GB" w:eastAsia="ko-KR"/>
        </w:rPr>
        <w:t xml:space="preserve">Step 3: After receiving the DL calibration pilot, the UE transmits the UL calibration pilot symbol(s) within the same </w:t>
      </w:r>
      <w:proofErr w:type="spellStart"/>
      <w:r>
        <w:rPr>
          <w:lang w:val="en-GB" w:eastAsia="ko-KR"/>
        </w:rPr>
        <w:t>subframe</w:t>
      </w:r>
      <w:proofErr w:type="spellEnd"/>
      <w:r>
        <w:rPr>
          <w:lang w:val="en-GB" w:eastAsia="ko-KR"/>
        </w:rPr>
        <w:t xml:space="preserve">, which is used by </w:t>
      </w:r>
      <w:proofErr w:type="spellStart"/>
      <w:r>
        <w:rPr>
          <w:lang w:val="en-GB" w:eastAsia="ko-KR"/>
        </w:rPr>
        <w:t>eNB</w:t>
      </w:r>
      <w:proofErr w:type="spellEnd"/>
      <w:r>
        <w:rPr>
          <w:lang w:val="en-GB" w:eastAsia="ko-KR"/>
        </w:rPr>
        <w:t xml:space="preserve"> to compute the effective UL channel estimate.</w:t>
      </w:r>
    </w:p>
    <w:p w14:paraId="56AD4E6D" w14:textId="77777777" w:rsidR="000D2491" w:rsidRDefault="000D2491" w:rsidP="00294901">
      <w:pPr>
        <w:jc w:val="both"/>
        <w:rPr>
          <w:lang w:val="en-GB" w:eastAsia="ko-KR"/>
        </w:rPr>
      </w:pPr>
      <w:r>
        <w:rPr>
          <w:lang w:val="en-GB" w:eastAsia="ko-KR"/>
        </w:rPr>
        <w:t xml:space="preserve">Step 4: In its next UL grant, the UE feeds back the effective DL channel estimate it has computed in Step 2. </w:t>
      </w:r>
    </w:p>
    <w:p w14:paraId="51A69F10" w14:textId="77777777" w:rsidR="000D2491" w:rsidRDefault="000D2491" w:rsidP="00294901">
      <w:pPr>
        <w:jc w:val="both"/>
        <w:rPr>
          <w:lang w:val="en-GB" w:eastAsia="ko-KR"/>
        </w:rPr>
      </w:pPr>
      <w:r>
        <w:rPr>
          <w:lang w:val="en-GB" w:eastAsia="ko-KR"/>
        </w:rPr>
        <w:t xml:space="preserve">Step 5: </w:t>
      </w:r>
      <w:proofErr w:type="spellStart"/>
      <w:r>
        <w:rPr>
          <w:lang w:val="en-GB" w:eastAsia="ko-KR"/>
        </w:rPr>
        <w:t>eNB</w:t>
      </w:r>
      <w:proofErr w:type="spellEnd"/>
      <w:r>
        <w:rPr>
          <w:lang w:val="en-GB" w:eastAsia="ko-KR"/>
        </w:rPr>
        <w:t xml:space="preserve"> computes the reciprocity coefficients. </w:t>
      </w:r>
    </w:p>
    <w:p w14:paraId="0DF6F08E" w14:textId="77777777" w:rsidR="00616A20" w:rsidRDefault="00616A20" w:rsidP="00294901">
      <w:pPr>
        <w:jc w:val="both"/>
        <w:rPr>
          <w:lang w:val="en-GB" w:eastAsia="ko-KR"/>
        </w:rPr>
      </w:pPr>
    </w:p>
    <w:p w14:paraId="10BA0EF4" w14:textId="3D31FA4B" w:rsidR="00395DED" w:rsidRPr="00395DED" w:rsidRDefault="008520E4" w:rsidP="00395DED">
      <w:pPr>
        <w:jc w:val="both"/>
        <w:rPr>
          <w:b/>
        </w:rPr>
      </w:pPr>
      <w:r w:rsidRPr="00395DED">
        <w:rPr>
          <w:b/>
          <w:lang w:val="en-GB" w:eastAsia="ko-KR"/>
        </w:rPr>
        <w:t xml:space="preserve">Proposal: During each calibration period, one or more DL and UL calibration pilot symbols are exchanged between the </w:t>
      </w:r>
      <w:proofErr w:type="spellStart"/>
      <w:r w:rsidRPr="00395DED">
        <w:rPr>
          <w:b/>
          <w:lang w:val="en-GB" w:eastAsia="ko-KR"/>
        </w:rPr>
        <w:t>eNB</w:t>
      </w:r>
      <w:proofErr w:type="spellEnd"/>
      <w:r w:rsidRPr="00395DED">
        <w:rPr>
          <w:b/>
          <w:lang w:val="en-GB" w:eastAsia="ko-KR"/>
        </w:rPr>
        <w:t xml:space="preserve"> and one or more </w:t>
      </w:r>
      <w:r w:rsidR="00395DED" w:rsidRPr="00395DED">
        <w:rPr>
          <w:b/>
          <w:lang w:val="en-GB" w:eastAsia="ko-KR"/>
        </w:rPr>
        <w:t xml:space="preserve">UEs, when </w:t>
      </w:r>
      <w:r w:rsidR="00395DED" w:rsidRPr="00395DED">
        <w:rPr>
          <w:b/>
        </w:rPr>
        <w:t xml:space="preserve">OTA UE aided reciprocity compensation is implemented. </w:t>
      </w:r>
    </w:p>
    <w:p w14:paraId="74830F75" w14:textId="77777777" w:rsidR="00616A20" w:rsidRPr="00616A20" w:rsidRDefault="00616A20" w:rsidP="00616A20">
      <w:pPr>
        <w:jc w:val="both"/>
        <w:rPr>
          <w:lang w:val="en-GB" w:eastAsia="ko-KR"/>
        </w:rPr>
      </w:pPr>
    </w:p>
    <w:p w14:paraId="0F6D937D" w14:textId="4ECBAF39" w:rsidR="00616A20" w:rsidRPr="00C74322" w:rsidRDefault="00616A20" w:rsidP="00616A20">
      <w:pPr>
        <w:pStyle w:val="ListParagraph"/>
        <w:numPr>
          <w:ilvl w:val="2"/>
          <w:numId w:val="12"/>
        </w:numPr>
        <w:jc w:val="both"/>
        <w:rPr>
          <w:b/>
          <w:sz w:val="28"/>
          <w:lang w:val="en-GB" w:eastAsia="ko-KR"/>
        </w:rPr>
      </w:pPr>
      <w:r w:rsidRPr="00C74322">
        <w:rPr>
          <w:b/>
          <w:sz w:val="28"/>
          <w:lang w:val="en-GB" w:eastAsia="ko-KR"/>
        </w:rPr>
        <w:t>Calibration period</w:t>
      </w:r>
    </w:p>
    <w:p w14:paraId="770E0D1F" w14:textId="77777777" w:rsidR="00616A20" w:rsidRDefault="00616A20" w:rsidP="00616A20">
      <w:pPr>
        <w:jc w:val="both"/>
        <w:rPr>
          <w:lang w:val="en-GB" w:eastAsia="ko-KR"/>
        </w:rPr>
      </w:pPr>
    </w:p>
    <w:p w14:paraId="1805518C" w14:textId="6003223C" w:rsidR="00616A20" w:rsidRDefault="00616A20" w:rsidP="00616A20">
      <w:pPr>
        <w:jc w:val="both"/>
        <w:rPr>
          <w:lang w:val="en-GB" w:eastAsia="ko-KR"/>
        </w:rPr>
      </w:pPr>
      <w:r>
        <w:rPr>
          <w:lang w:val="en-GB" w:eastAsia="ko-KR"/>
        </w:rPr>
        <w:t xml:space="preserve">The calibration period comprises of the time interval starting from transmission of the DL calibration pilot and ending with the reception of the UL calibration pilot. For the calibration coefficients to be calculated, the channel is assumed to be constant over this duration. This imposes the constraint that the calibration period has to be smaller than the channel coherence time. </w:t>
      </w:r>
    </w:p>
    <w:p w14:paraId="73454664" w14:textId="51757930" w:rsidR="00CE5AA6" w:rsidRPr="00CE5AA6" w:rsidRDefault="00CE5AA6" w:rsidP="00616A20">
      <w:pPr>
        <w:jc w:val="both"/>
        <w:rPr>
          <w:b/>
          <w:lang w:val="en-GB" w:eastAsia="ko-KR"/>
        </w:rPr>
      </w:pPr>
    </w:p>
    <w:p w14:paraId="22B70C6B" w14:textId="64EC6CC6" w:rsidR="00CE5AA6" w:rsidRPr="00CE5AA6" w:rsidRDefault="00CE5AA6" w:rsidP="00616A20">
      <w:pPr>
        <w:jc w:val="both"/>
        <w:rPr>
          <w:b/>
          <w:lang w:val="en-GB" w:eastAsia="ko-KR"/>
        </w:rPr>
      </w:pPr>
      <w:r w:rsidRPr="00CE5AA6">
        <w:rPr>
          <w:b/>
          <w:lang w:val="en-GB" w:eastAsia="ko-KR"/>
        </w:rPr>
        <w:lastRenderedPageBreak/>
        <w:t xml:space="preserve">Observation: The </w:t>
      </w:r>
      <w:r>
        <w:rPr>
          <w:b/>
          <w:lang w:val="en-GB" w:eastAsia="ko-KR"/>
        </w:rPr>
        <w:t xml:space="preserve">reciprocity </w:t>
      </w:r>
      <w:r w:rsidR="00A02D1C">
        <w:rPr>
          <w:b/>
          <w:lang w:val="en-GB" w:eastAsia="ko-KR"/>
        </w:rPr>
        <w:t>calibration signa</w:t>
      </w:r>
      <w:r w:rsidRPr="00CE5AA6">
        <w:rPr>
          <w:b/>
          <w:lang w:val="en-GB" w:eastAsia="ko-KR"/>
        </w:rPr>
        <w:t xml:space="preserve">ling has to be performed within the channel coherence time. </w:t>
      </w:r>
    </w:p>
    <w:p w14:paraId="6B7D3FAB" w14:textId="77777777" w:rsidR="00616A20" w:rsidRDefault="00616A20" w:rsidP="00616A20">
      <w:pPr>
        <w:pStyle w:val="ListParagraph"/>
        <w:ind w:left="864"/>
        <w:jc w:val="both"/>
        <w:rPr>
          <w:lang w:val="en-GB" w:eastAsia="ko-KR"/>
        </w:rPr>
      </w:pPr>
    </w:p>
    <w:p w14:paraId="55771DA6" w14:textId="0AF97E9F" w:rsidR="00616A20" w:rsidRPr="00C74322" w:rsidRDefault="00616A20" w:rsidP="00616A20">
      <w:pPr>
        <w:pStyle w:val="ListParagraph"/>
        <w:numPr>
          <w:ilvl w:val="2"/>
          <w:numId w:val="12"/>
        </w:numPr>
        <w:jc w:val="both"/>
        <w:rPr>
          <w:b/>
          <w:sz w:val="28"/>
          <w:lang w:val="en-GB" w:eastAsia="ko-KR"/>
        </w:rPr>
      </w:pPr>
      <w:r w:rsidRPr="00C74322">
        <w:rPr>
          <w:b/>
          <w:sz w:val="28"/>
          <w:lang w:val="en-GB" w:eastAsia="ko-KR"/>
        </w:rPr>
        <w:t>Pilot Symbol</w:t>
      </w:r>
    </w:p>
    <w:p w14:paraId="55B94DA2" w14:textId="77777777" w:rsidR="00616A20" w:rsidRDefault="00616A20" w:rsidP="00616A20">
      <w:pPr>
        <w:pStyle w:val="ListParagraph"/>
        <w:jc w:val="both"/>
        <w:rPr>
          <w:lang w:val="en-GB" w:eastAsia="ko-KR"/>
        </w:rPr>
      </w:pPr>
    </w:p>
    <w:p w14:paraId="09D715B9" w14:textId="5F114096" w:rsidR="00463763" w:rsidRDefault="00616A20" w:rsidP="00F03DC8">
      <w:pPr>
        <w:pStyle w:val="ListParagraph"/>
        <w:ind w:left="0"/>
        <w:jc w:val="both"/>
        <w:rPr>
          <w:lang w:val="en-GB" w:eastAsia="ko-KR"/>
        </w:rPr>
      </w:pPr>
      <w:r>
        <w:rPr>
          <w:lang w:val="en-GB" w:eastAsia="ko-KR"/>
        </w:rPr>
        <w:t>An example DL pi</w:t>
      </w:r>
      <w:r w:rsidR="0010180A">
        <w:rPr>
          <w:lang w:val="en-GB" w:eastAsia="ko-KR"/>
        </w:rPr>
        <w:t>lot symbol can consist of one RE (Resource Eleme</w:t>
      </w:r>
      <w:r w:rsidR="000C0375">
        <w:rPr>
          <w:lang w:val="en-GB" w:eastAsia="ko-KR"/>
        </w:rPr>
        <w:t>n</w:t>
      </w:r>
      <w:r w:rsidR="0010180A">
        <w:rPr>
          <w:lang w:val="en-GB" w:eastAsia="ko-KR"/>
        </w:rPr>
        <w:t>t)</w:t>
      </w:r>
      <w:r>
        <w:rPr>
          <w:lang w:val="en-GB" w:eastAsia="ko-KR"/>
        </w:rPr>
        <w:t xml:space="preserve"> per </w:t>
      </w:r>
      <w:proofErr w:type="spellStart"/>
      <w:r>
        <w:rPr>
          <w:lang w:val="en-GB" w:eastAsia="ko-KR"/>
        </w:rPr>
        <w:t>eNB</w:t>
      </w:r>
      <w:proofErr w:type="spellEnd"/>
      <w:r>
        <w:rPr>
          <w:lang w:val="en-GB" w:eastAsia="ko-KR"/>
        </w:rPr>
        <w:t xml:space="preserve"> antenna element so that the pilot </w:t>
      </w:r>
      <w:r w:rsidR="00FA2A01">
        <w:rPr>
          <w:lang w:val="en-GB" w:eastAsia="ko-KR"/>
        </w:rPr>
        <w:t>RE</w:t>
      </w:r>
      <w:r>
        <w:rPr>
          <w:lang w:val="en-GB" w:eastAsia="ko-KR"/>
        </w:rPr>
        <w:t xml:space="preserve"> from each antenna are orthogonal in frequency.</w:t>
      </w:r>
      <w:r w:rsidR="00FA2A01">
        <w:rPr>
          <w:lang w:val="en-GB" w:eastAsia="ko-KR"/>
        </w:rPr>
        <w:t xml:space="preserve"> If the calibration coefficients are not sufficiently flat over a band of N*</w:t>
      </w:r>
      <w:proofErr w:type="spellStart"/>
      <w:r w:rsidR="00FA2A01">
        <w:rPr>
          <w:lang w:val="en-GB" w:eastAsia="ko-KR"/>
        </w:rPr>
        <w:t>fsc</w:t>
      </w:r>
      <w:proofErr w:type="spellEnd"/>
      <w:r w:rsidR="00FA2A01">
        <w:rPr>
          <w:lang w:val="en-GB" w:eastAsia="ko-KR"/>
        </w:rPr>
        <w:t xml:space="preserve"> Hz, then additional calibration pilot symbols with a staggered placement of pilots from the antennas relative to first symbol can be used.  </w:t>
      </w:r>
      <w:r w:rsidR="0006008A">
        <w:rPr>
          <w:lang w:val="en-GB" w:eastAsia="ko-KR"/>
        </w:rPr>
        <w:t xml:space="preserve">Other typical pilot structures such as code division multiplexing (CDM) can also be used. </w:t>
      </w:r>
      <w:r>
        <w:rPr>
          <w:lang w:val="en-GB" w:eastAsia="ko-KR"/>
        </w:rPr>
        <w:t xml:space="preserve">   </w:t>
      </w:r>
    </w:p>
    <w:p w14:paraId="71FF569C" w14:textId="77777777" w:rsidR="00820614" w:rsidRDefault="00820614" w:rsidP="00F03DC8">
      <w:pPr>
        <w:pStyle w:val="ListParagraph"/>
        <w:ind w:left="0"/>
        <w:jc w:val="both"/>
        <w:rPr>
          <w:lang w:val="en-GB" w:eastAsia="ko-KR"/>
        </w:rPr>
      </w:pPr>
    </w:p>
    <w:p w14:paraId="09CEFE06" w14:textId="77777777" w:rsidR="00820614" w:rsidRDefault="00820614" w:rsidP="00820614">
      <w:pPr>
        <w:pStyle w:val="ListParagraph"/>
        <w:ind w:left="0"/>
        <w:jc w:val="both"/>
        <w:rPr>
          <w:lang w:val="en-GB" w:eastAsia="ko-KR"/>
        </w:rPr>
      </w:pPr>
    </w:p>
    <w:p w14:paraId="6BAA92CF" w14:textId="18F3C5A8" w:rsidR="00820614" w:rsidRPr="0010180A" w:rsidRDefault="004C67AC" w:rsidP="0010180A">
      <w:pPr>
        <w:pStyle w:val="ListParagraph"/>
        <w:ind w:left="0"/>
        <w:jc w:val="center"/>
        <w:rPr>
          <w:b/>
          <w:lang w:val="en-GB" w:eastAsia="ko-KR"/>
        </w:rPr>
      </w:pPr>
      <w:r>
        <w:object w:dxaOrig="12450" w:dyaOrig="13021" w14:anchorId="79C9321D">
          <v:shape id="_x0000_i1028" type="#_x0000_t75" style="width:382.6pt;height:396pt" o:ole="">
            <v:imagedata r:id="rId17" o:title=""/>
          </v:shape>
          <o:OLEObject Type="Embed" ProgID="Visio.Drawing.15" ShapeID="_x0000_i1028" DrawAspect="Content" ObjectID="_1536750921" r:id="rId18"/>
        </w:object>
      </w:r>
    </w:p>
    <w:p w14:paraId="7DB8E815" w14:textId="77777777" w:rsidR="00467B67" w:rsidRDefault="00467B67" w:rsidP="00F03DC8">
      <w:pPr>
        <w:pStyle w:val="ListParagraph"/>
        <w:ind w:left="0"/>
        <w:jc w:val="both"/>
        <w:rPr>
          <w:lang w:val="en-GB" w:eastAsia="ko-KR"/>
        </w:rPr>
      </w:pPr>
    </w:p>
    <w:p w14:paraId="4D70C99B" w14:textId="77777777" w:rsidR="00256A8D" w:rsidRPr="00C74322" w:rsidRDefault="00256A8D" w:rsidP="00F03DC8">
      <w:pPr>
        <w:pStyle w:val="ListParagraph"/>
        <w:ind w:left="0"/>
        <w:jc w:val="both"/>
        <w:rPr>
          <w:b/>
          <w:sz w:val="28"/>
          <w:lang w:val="en-GB" w:eastAsia="ko-KR"/>
        </w:rPr>
      </w:pPr>
      <w:r w:rsidRPr="00C74322">
        <w:rPr>
          <w:b/>
          <w:sz w:val="28"/>
          <w:lang w:val="en-GB" w:eastAsia="ko-KR"/>
        </w:rPr>
        <w:t>3.3.3 Modified UL Calibration Pilot</w:t>
      </w:r>
    </w:p>
    <w:p w14:paraId="5BCAD075" w14:textId="77777777" w:rsidR="00256A8D" w:rsidRDefault="00256A8D" w:rsidP="00F03DC8">
      <w:pPr>
        <w:pStyle w:val="ListParagraph"/>
        <w:ind w:left="0"/>
        <w:jc w:val="both"/>
        <w:rPr>
          <w:lang w:val="en-GB" w:eastAsia="ko-KR"/>
        </w:rPr>
      </w:pPr>
    </w:p>
    <w:p w14:paraId="360241AF" w14:textId="77777777" w:rsidR="00156F2E" w:rsidRDefault="00256A8D" w:rsidP="00F03DC8">
      <w:pPr>
        <w:pStyle w:val="ListParagraph"/>
        <w:ind w:left="0"/>
        <w:jc w:val="both"/>
        <w:rPr>
          <w:lang w:val="en-GB" w:eastAsia="ko-KR"/>
        </w:rPr>
      </w:pPr>
      <w:r>
        <w:rPr>
          <w:lang w:val="en-GB" w:eastAsia="ko-KR"/>
        </w:rPr>
        <w:t xml:space="preserve">Instead of an independent UL calibration pilot, it is also possible to transmit a reciprocal of the DL received pilot as the UL Calibration Signal. The </w:t>
      </w:r>
      <w:proofErr w:type="spellStart"/>
      <w:r>
        <w:rPr>
          <w:lang w:val="en-GB" w:eastAsia="ko-KR"/>
        </w:rPr>
        <w:t>j</w:t>
      </w:r>
      <w:r w:rsidRPr="00256A8D">
        <w:rPr>
          <w:vertAlign w:val="superscript"/>
          <w:lang w:val="en-GB" w:eastAsia="ko-KR"/>
        </w:rPr>
        <w:t>th</w:t>
      </w:r>
      <w:proofErr w:type="spellEnd"/>
      <w:r>
        <w:rPr>
          <w:lang w:val="en-GB" w:eastAsia="ko-KR"/>
        </w:rPr>
        <w:t xml:space="preserve"> subcarrier of the UL Calibration signal </w:t>
      </w:r>
      <w:r w:rsidR="00156F2E">
        <w:rPr>
          <w:lang w:val="en-GB" w:eastAsia="ko-KR"/>
        </w:rPr>
        <w:t xml:space="preserve">is the reciprocal of the effective DL channel estimate at the </w:t>
      </w:r>
      <w:proofErr w:type="spellStart"/>
      <w:proofErr w:type="gramStart"/>
      <w:r w:rsidR="00156F2E">
        <w:rPr>
          <w:lang w:val="en-GB" w:eastAsia="ko-KR"/>
        </w:rPr>
        <w:t>j</w:t>
      </w:r>
      <w:r w:rsidR="00156F2E" w:rsidRPr="00256A8D">
        <w:rPr>
          <w:vertAlign w:val="superscript"/>
          <w:lang w:val="en-GB" w:eastAsia="ko-KR"/>
        </w:rPr>
        <w:t>th</w:t>
      </w:r>
      <w:proofErr w:type="spellEnd"/>
      <w:r w:rsidR="00156F2E">
        <w:rPr>
          <w:vertAlign w:val="superscript"/>
          <w:lang w:val="en-GB" w:eastAsia="ko-KR"/>
        </w:rPr>
        <w:t xml:space="preserve"> </w:t>
      </w:r>
      <w:r w:rsidR="00156F2E">
        <w:rPr>
          <w:lang w:val="en-GB" w:eastAsia="ko-KR"/>
        </w:rPr>
        <w:t xml:space="preserve"> subcarrier</w:t>
      </w:r>
      <w:proofErr w:type="gramEnd"/>
      <w:r w:rsidR="00156F2E">
        <w:rPr>
          <w:lang w:val="en-GB" w:eastAsia="ko-KR"/>
        </w:rPr>
        <w:t xml:space="preserve">. </w:t>
      </w:r>
    </w:p>
    <w:p w14:paraId="52422DF3" w14:textId="52C158C1" w:rsidR="00156F2E" w:rsidRDefault="00156F2E" w:rsidP="00156F2E">
      <w:pPr>
        <w:pStyle w:val="ListParagraph"/>
        <w:ind w:left="0"/>
        <w:jc w:val="center"/>
        <w:rPr>
          <w:lang w:val="en-GB" w:eastAsia="ko-KR"/>
        </w:rPr>
      </w:pPr>
      <w:r w:rsidRPr="00256A8D">
        <w:rPr>
          <w:noProof/>
        </w:rPr>
        <w:drawing>
          <wp:inline distT="0" distB="0" distL="0" distR="0" wp14:anchorId="5E76B782" wp14:editId="0B6AD670">
            <wp:extent cx="1083343" cy="407116"/>
            <wp:effectExtent l="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9"/>
                    <a:stretch>
                      <a:fillRect/>
                    </a:stretch>
                  </pic:blipFill>
                  <pic:spPr>
                    <a:xfrm>
                      <a:off x="0" y="0"/>
                      <a:ext cx="1092720" cy="410640"/>
                    </a:xfrm>
                    <a:prstGeom prst="rect">
                      <a:avLst/>
                    </a:prstGeom>
                  </pic:spPr>
                </pic:pic>
              </a:graphicData>
            </a:graphic>
          </wp:inline>
        </w:drawing>
      </w:r>
    </w:p>
    <w:p w14:paraId="7B74A6F5" w14:textId="3E5279C9" w:rsidR="00256A8D" w:rsidRDefault="00256A8D" w:rsidP="00F03DC8">
      <w:pPr>
        <w:pStyle w:val="ListParagraph"/>
        <w:ind w:left="0"/>
        <w:jc w:val="both"/>
        <w:rPr>
          <w:lang w:val="en-GB" w:eastAsia="ko-KR"/>
        </w:rPr>
      </w:pPr>
      <w:r>
        <w:rPr>
          <w:lang w:val="en-GB" w:eastAsia="ko-KR"/>
        </w:rPr>
        <w:lastRenderedPageBreak/>
        <w:t>With such a modification, the base station can directly estimate the reciprocity calibration coefficients for each subcarrier. There is a reduction in latency as there is no requirement for an explicit feedback of the Effective DL channel. But there is increased estimation errors, and higher sensitivity to noise as an inverse of the channel estimate is involved.</w:t>
      </w:r>
    </w:p>
    <w:p w14:paraId="2CC8ED4A" w14:textId="77777777" w:rsidR="00F03DC8" w:rsidRPr="00F03DC8" w:rsidRDefault="00F03DC8" w:rsidP="00F03DC8">
      <w:pPr>
        <w:pStyle w:val="ListParagraph"/>
        <w:ind w:left="0"/>
        <w:jc w:val="both"/>
        <w:rPr>
          <w:lang w:val="en-GB" w:eastAsia="ko-KR"/>
        </w:rPr>
      </w:pPr>
    </w:p>
    <w:p w14:paraId="1B6906DE" w14:textId="77777777" w:rsidR="00B416A1" w:rsidRPr="0027169B" w:rsidRDefault="00B416A1" w:rsidP="00791F1C">
      <w:pPr>
        <w:jc w:val="center"/>
      </w:pPr>
    </w:p>
    <w:p w14:paraId="27393004" w14:textId="77777777" w:rsidR="00D8469C" w:rsidRPr="001F416D" w:rsidRDefault="00C8277D" w:rsidP="00294901">
      <w:pPr>
        <w:pStyle w:val="Heading1"/>
        <w:spacing w:after="60"/>
        <w:ind w:left="688" w:hangingChars="215" w:hanging="688"/>
        <w:jc w:val="both"/>
        <w:rPr>
          <w:rFonts w:eastAsia="Batang" w:cs="Arial"/>
          <w:b/>
          <w:color w:val="000000"/>
          <w:sz w:val="32"/>
          <w:szCs w:val="24"/>
          <w:lang w:val="en-US" w:eastAsia="ko-KR"/>
        </w:rPr>
      </w:pPr>
      <w:r w:rsidRPr="001F416D">
        <w:rPr>
          <w:rFonts w:eastAsia="Batang" w:cs="Arial"/>
          <w:b/>
          <w:color w:val="000000"/>
          <w:sz w:val="32"/>
          <w:szCs w:val="24"/>
          <w:lang w:val="en-US" w:eastAsia="ko-KR"/>
        </w:rPr>
        <w:t>Conclusions</w:t>
      </w:r>
    </w:p>
    <w:p w14:paraId="57F3DA3A" w14:textId="26F0F1A7" w:rsidR="00A74DDB" w:rsidRDefault="00EB6F29" w:rsidP="00294901">
      <w:pPr>
        <w:pStyle w:val="LGTdoc"/>
        <w:spacing w:after="120"/>
        <w:rPr>
          <w:rFonts w:eastAsia="SimSun"/>
          <w:sz w:val="24"/>
          <w:lang w:eastAsia="zh-CN"/>
        </w:rPr>
      </w:pPr>
      <w:r w:rsidRPr="006068B9">
        <w:rPr>
          <w:rFonts w:eastAsia="SimSun"/>
          <w:sz w:val="24"/>
          <w:lang w:eastAsia="zh-CN"/>
        </w:rPr>
        <w:t xml:space="preserve">In </w:t>
      </w:r>
      <w:r w:rsidR="00991152" w:rsidRPr="006068B9">
        <w:rPr>
          <w:rFonts w:eastAsia="SimSun"/>
          <w:sz w:val="24"/>
          <w:lang w:eastAsia="zh-CN"/>
        </w:rPr>
        <w:t>this contribution, we</w:t>
      </w:r>
      <w:r w:rsidR="002F747D" w:rsidRPr="006068B9">
        <w:rPr>
          <w:rFonts w:eastAsia="SimSun"/>
          <w:sz w:val="24"/>
          <w:lang w:eastAsia="zh-CN"/>
        </w:rPr>
        <w:t xml:space="preserve"> presented</w:t>
      </w:r>
      <w:r w:rsidR="00A22864">
        <w:rPr>
          <w:rFonts w:eastAsia="SimSun"/>
          <w:sz w:val="24"/>
          <w:lang w:eastAsia="zh-CN"/>
        </w:rPr>
        <w:t xml:space="preserve"> </w:t>
      </w:r>
      <w:r w:rsidR="00EC1B4A">
        <w:rPr>
          <w:rFonts w:eastAsia="SimSun"/>
          <w:sz w:val="24"/>
          <w:lang w:eastAsia="zh-CN"/>
        </w:rPr>
        <w:t>an overview of reciprocity based operation in NR, and the effect of imperfections caused by a reciprocity mismat</w:t>
      </w:r>
      <w:r w:rsidR="00A02D1C">
        <w:rPr>
          <w:rFonts w:eastAsia="SimSun"/>
          <w:sz w:val="24"/>
          <w:lang w:eastAsia="zh-CN"/>
        </w:rPr>
        <w:t>ch. A frame structure and signa</w:t>
      </w:r>
      <w:r w:rsidR="00EC1B4A">
        <w:rPr>
          <w:rFonts w:eastAsia="SimSun"/>
          <w:sz w:val="24"/>
          <w:lang w:eastAsia="zh-CN"/>
        </w:rPr>
        <w:t xml:space="preserve">ling framework for over the air reciprocity calibration </w:t>
      </w:r>
      <w:r w:rsidR="00FD21C5">
        <w:rPr>
          <w:rFonts w:eastAsia="SimSun"/>
          <w:sz w:val="24"/>
          <w:lang w:eastAsia="zh-CN"/>
        </w:rPr>
        <w:t xml:space="preserve">is presented. </w:t>
      </w:r>
      <w:r w:rsidR="00A22864">
        <w:rPr>
          <w:rFonts w:eastAsia="SimSun"/>
          <w:sz w:val="24"/>
          <w:lang w:eastAsia="zh-CN"/>
        </w:rPr>
        <w:t xml:space="preserve">We make the following </w:t>
      </w:r>
      <w:r w:rsidR="00A74DDB">
        <w:rPr>
          <w:rFonts w:eastAsia="SimSun"/>
          <w:sz w:val="24"/>
          <w:lang w:eastAsia="zh-CN"/>
        </w:rPr>
        <w:t>observations and proposals</w:t>
      </w:r>
      <w:r w:rsidR="00A22864">
        <w:rPr>
          <w:rFonts w:eastAsia="SimSun"/>
          <w:sz w:val="24"/>
          <w:lang w:eastAsia="zh-CN"/>
        </w:rPr>
        <w:t>.</w:t>
      </w:r>
    </w:p>
    <w:p w14:paraId="4107B591" w14:textId="77777777" w:rsidR="00A74DDB" w:rsidRPr="000377E1" w:rsidRDefault="00A74DDB" w:rsidP="00294901">
      <w:pPr>
        <w:pStyle w:val="LGTdoc"/>
        <w:spacing w:after="120"/>
        <w:rPr>
          <w:rFonts w:eastAsia="SimSun"/>
          <w:b/>
          <w:sz w:val="28"/>
          <w:lang w:eastAsia="zh-CN"/>
        </w:rPr>
      </w:pPr>
      <w:r w:rsidRPr="00A74DDB">
        <w:rPr>
          <w:rFonts w:eastAsia="SimSun"/>
          <w:b/>
          <w:sz w:val="28"/>
          <w:lang w:eastAsia="zh-CN"/>
        </w:rPr>
        <w:t>Observations:</w:t>
      </w:r>
    </w:p>
    <w:p w14:paraId="1FB07D92" w14:textId="77777777" w:rsidR="00784250" w:rsidRPr="00F03DC8" w:rsidRDefault="00784250" w:rsidP="00784250">
      <w:pPr>
        <w:jc w:val="both"/>
        <w:rPr>
          <w:b/>
        </w:rPr>
      </w:pPr>
      <w:r w:rsidRPr="00F03DC8">
        <w:rPr>
          <w:b/>
        </w:rPr>
        <w:t xml:space="preserve">Observation: Practical RF channel is not reciprocal. Reciprocity mismatch between the UL and DL chains exists. </w:t>
      </w:r>
    </w:p>
    <w:p w14:paraId="50CE1F3B" w14:textId="77777777" w:rsidR="00784250" w:rsidRPr="00F03DC8" w:rsidRDefault="00784250" w:rsidP="00784250">
      <w:pPr>
        <w:jc w:val="both"/>
        <w:rPr>
          <w:b/>
        </w:rPr>
      </w:pPr>
    </w:p>
    <w:p w14:paraId="0E91086F" w14:textId="77777777" w:rsidR="00784250" w:rsidRDefault="00784250" w:rsidP="00784250">
      <w:pPr>
        <w:jc w:val="both"/>
        <w:rPr>
          <w:b/>
        </w:rPr>
      </w:pPr>
      <w:r w:rsidRPr="00F03DC8">
        <w:rPr>
          <w:b/>
        </w:rPr>
        <w:t xml:space="preserve">Observation: Reciprocity calibration and compensation is essential prerequisite for a reciprocity based TDD system. </w:t>
      </w:r>
    </w:p>
    <w:p w14:paraId="48334A6C" w14:textId="77777777" w:rsidR="00784250" w:rsidRDefault="00784250" w:rsidP="00784250">
      <w:pPr>
        <w:jc w:val="both"/>
        <w:rPr>
          <w:b/>
        </w:rPr>
      </w:pPr>
    </w:p>
    <w:p w14:paraId="09BBF3DA" w14:textId="297B36FE" w:rsidR="00784250" w:rsidRDefault="00784250" w:rsidP="00784250">
      <w:pPr>
        <w:jc w:val="both"/>
        <w:rPr>
          <w:b/>
        </w:rPr>
      </w:pPr>
      <w:r>
        <w:rPr>
          <w:b/>
        </w:rPr>
        <w:t xml:space="preserve">Observation: Over the air reciprocity calibration and compensation schemes should be studied for New Radio. </w:t>
      </w:r>
    </w:p>
    <w:p w14:paraId="2D481C57" w14:textId="77777777" w:rsidR="00CE5AA6" w:rsidRDefault="00CE5AA6" w:rsidP="00CE5AA6">
      <w:pPr>
        <w:jc w:val="both"/>
        <w:rPr>
          <w:b/>
          <w:lang w:val="en-GB" w:eastAsia="ko-KR"/>
        </w:rPr>
      </w:pPr>
    </w:p>
    <w:p w14:paraId="5AE3B841" w14:textId="5A513080" w:rsidR="00CE5AA6" w:rsidRPr="00CE5AA6" w:rsidRDefault="00CE5AA6" w:rsidP="00CE5AA6">
      <w:pPr>
        <w:jc w:val="both"/>
        <w:rPr>
          <w:b/>
          <w:lang w:val="en-GB" w:eastAsia="ko-KR"/>
        </w:rPr>
      </w:pPr>
      <w:r w:rsidRPr="00CE5AA6">
        <w:rPr>
          <w:b/>
          <w:lang w:val="en-GB" w:eastAsia="ko-KR"/>
        </w:rPr>
        <w:t xml:space="preserve">Observation: The </w:t>
      </w:r>
      <w:r>
        <w:rPr>
          <w:b/>
          <w:lang w:val="en-GB" w:eastAsia="ko-KR"/>
        </w:rPr>
        <w:t xml:space="preserve">reciprocity </w:t>
      </w:r>
      <w:r w:rsidR="00A02D1C">
        <w:rPr>
          <w:b/>
          <w:lang w:val="en-GB" w:eastAsia="ko-KR"/>
        </w:rPr>
        <w:t>calibration signa</w:t>
      </w:r>
      <w:r w:rsidRPr="00CE5AA6">
        <w:rPr>
          <w:b/>
          <w:lang w:val="en-GB" w:eastAsia="ko-KR"/>
        </w:rPr>
        <w:t xml:space="preserve">ling has to be performed within the channel coherence time. </w:t>
      </w:r>
    </w:p>
    <w:p w14:paraId="76F97F1E" w14:textId="77777777" w:rsidR="00CE5AA6" w:rsidRDefault="00CE5AA6" w:rsidP="00784250">
      <w:pPr>
        <w:jc w:val="both"/>
        <w:rPr>
          <w:b/>
        </w:rPr>
      </w:pPr>
    </w:p>
    <w:p w14:paraId="72BAF7A9" w14:textId="77777777" w:rsidR="00784250" w:rsidRPr="00F03DC8" w:rsidRDefault="00784250" w:rsidP="00784250">
      <w:pPr>
        <w:jc w:val="both"/>
        <w:rPr>
          <w:b/>
        </w:rPr>
      </w:pPr>
    </w:p>
    <w:p w14:paraId="63425B87" w14:textId="77777777" w:rsidR="00A74DDB" w:rsidRPr="009718B5" w:rsidRDefault="00A74DDB" w:rsidP="00294901">
      <w:pPr>
        <w:ind w:left="720"/>
        <w:jc w:val="both"/>
        <w:rPr>
          <w:b/>
          <w:i/>
        </w:rPr>
      </w:pPr>
    </w:p>
    <w:p w14:paraId="03BE4049" w14:textId="77777777" w:rsidR="00EF5319" w:rsidRPr="00A74DDB" w:rsidRDefault="00A74DDB" w:rsidP="00294901">
      <w:pPr>
        <w:pStyle w:val="LGTdoc"/>
        <w:spacing w:after="120"/>
        <w:rPr>
          <w:rFonts w:eastAsia="SimSun"/>
          <w:b/>
          <w:sz w:val="26"/>
          <w:lang w:eastAsia="zh-CN"/>
        </w:rPr>
      </w:pPr>
      <w:r w:rsidRPr="00A74DDB">
        <w:rPr>
          <w:rFonts w:eastAsia="SimSun"/>
          <w:b/>
          <w:sz w:val="26"/>
          <w:lang w:eastAsia="zh-CN"/>
        </w:rPr>
        <w:t>Proposals:</w:t>
      </w:r>
    </w:p>
    <w:p w14:paraId="596653EF" w14:textId="77777777" w:rsidR="00784250" w:rsidRPr="00395DED" w:rsidRDefault="00784250" w:rsidP="00784250">
      <w:pPr>
        <w:jc w:val="both"/>
        <w:rPr>
          <w:b/>
        </w:rPr>
      </w:pPr>
      <w:r w:rsidRPr="00395DED">
        <w:rPr>
          <w:b/>
        </w:rPr>
        <w:t>Proposal: Introduce calibration signaling and a calibration period composed of multiple calibration pilot symbols.</w:t>
      </w:r>
    </w:p>
    <w:p w14:paraId="45AED197" w14:textId="77777777" w:rsidR="00784250" w:rsidRPr="00395DED" w:rsidRDefault="00784250" w:rsidP="00784250">
      <w:pPr>
        <w:jc w:val="both"/>
        <w:rPr>
          <w:b/>
        </w:rPr>
      </w:pPr>
    </w:p>
    <w:p w14:paraId="5EAB588F" w14:textId="77777777" w:rsidR="00784250" w:rsidRPr="00395DED" w:rsidRDefault="00784250" w:rsidP="00784250">
      <w:pPr>
        <w:jc w:val="both"/>
        <w:rPr>
          <w:b/>
        </w:rPr>
      </w:pPr>
      <w:r w:rsidRPr="00395DED">
        <w:rPr>
          <w:b/>
        </w:rPr>
        <w:t xml:space="preserve">Proposal: During each calibration symbol, one or more of the base station antennas are transmitting and one or more of the remaining base station antennas are receiving, when OTA intra </w:t>
      </w:r>
      <w:proofErr w:type="spellStart"/>
      <w:r w:rsidRPr="00395DED">
        <w:rPr>
          <w:b/>
        </w:rPr>
        <w:t>eNB</w:t>
      </w:r>
      <w:proofErr w:type="spellEnd"/>
      <w:r w:rsidRPr="00395DED">
        <w:rPr>
          <w:b/>
        </w:rPr>
        <w:t xml:space="preserve"> reciprocity compensation is implemented. </w:t>
      </w:r>
    </w:p>
    <w:p w14:paraId="2555845B" w14:textId="117AD7D7" w:rsidR="00784250" w:rsidRDefault="00784250" w:rsidP="00784250">
      <w:pPr>
        <w:jc w:val="both"/>
        <w:rPr>
          <w:b/>
        </w:rPr>
      </w:pPr>
    </w:p>
    <w:p w14:paraId="4B3779A1" w14:textId="77777777" w:rsidR="00784250" w:rsidRPr="00395DED" w:rsidRDefault="00784250" w:rsidP="00784250">
      <w:pPr>
        <w:jc w:val="both"/>
        <w:rPr>
          <w:b/>
        </w:rPr>
      </w:pPr>
      <w:r w:rsidRPr="00395DED">
        <w:rPr>
          <w:b/>
          <w:lang w:val="en-GB" w:eastAsia="ko-KR"/>
        </w:rPr>
        <w:t xml:space="preserve">Proposal: During each calibration period, one or more DL and UL calibration pilot symbols are exchanged between the </w:t>
      </w:r>
      <w:proofErr w:type="spellStart"/>
      <w:r w:rsidRPr="00395DED">
        <w:rPr>
          <w:b/>
          <w:lang w:val="en-GB" w:eastAsia="ko-KR"/>
        </w:rPr>
        <w:t>eNB</w:t>
      </w:r>
      <w:proofErr w:type="spellEnd"/>
      <w:r w:rsidRPr="00395DED">
        <w:rPr>
          <w:b/>
          <w:lang w:val="en-GB" w:eastAsia="ko-KR"/>
        </w:rPr>
        <w:t xml:space="preserve"> and one or more UEs, when </w:t>
      </w:r>
      <w:r w:rsidRPr="00395DED">
        <w:rPr>
          <w:b/>
        </w:rPr>
        <w:t xml:space="preserve">OTA UE aided reciprocity compensation is implemented. </w:t>
      </w:r>
    </w:p>
    <w:p w14:paraId="5CC34B95" w14:textId="77777777" w:rsidR="00784250" w:rsidRPr="00395DED" w:rsidRDefault="00784250" w:rsidP="00784250">
      <w:pPr>
        <w:jc w:val="both"/>
        <w:rPr>
          <w:b/>
        </w:rPr>
      </w:pPr>
    </w:p>
    <w:p w14:paraId="35B41329" w14:textId="77777777" w:rsidR="0007000A" w:rsidRDefault="0007000A" w:rsidP="0007000A">
      <w:pPr>
        <w:jc w:val="both"/>
        <w:rPr>
          <w:b/>
        </w:rPr>
      </w:pPr>
      <w:r w:rsidRPr="00395DED">
        <w:rPr>
          <w:b/>
        </w:rPr>
        <w:t xml:space="preserve">Proposal: The calibration algorithm should be implementation specific. </w:t>
      </w:r>
    </w:p>
    <w:p w14:paraId="1C5E610F" w14:textId="77777777" w:rsidR="00C70312" w:rsidRPr="00C70312" w:rsidRDefault="00C70312" w:rsidP="00294901">
      <w:pPr>
        <w:pBdr>
          <w:bottom w:val="single" w:sz="6" w:space="1" w:color="auto"/>
        </w:pBdr>
        <w:jc w:val="both"/>
        <w:rPr>
          <w:b/>
        </w:rPr>
      </w:pPr>
    </w:p>
    <w:p w14:paraId="6BBE32C6" w14:textId="77777777" w:rsidR="001F091D" w:rsidRPr="001F416D" w:rsidRDefault="007253F7" w:rsidP="00294901">
      <w:pPr>
        <w:pStyle w:val="Heading1"/>
        <w:jc w:val="both"/>
        <w:rPr>
          <w:b/>
          <w:sz w:val="32"/>
          <w:szCs w:val="24"/>
        </w:rPr>
      </w:pPr>
      <w:r w:rsidRPr="001F416D">
        <w:rPr>
          <w:b/>
          <w:sz w:val="32"/>
          <w:szCs w:val="24"/>
        </w:rPr>
        <w:t>References</w:t>
      </w:r>
    </w:p>
    <w:p w14:paraId="1C43572D" w14:textId="10E2AE06" w:rsidR="007935E4" w:rsidRDefault="00870E94" w:rsidP="00294901">
      <w:pPr>
        <w:jc w:val="both"/>
        <w:rPr>
          <w:lang w:val="fi-FI"/>
        </w:rPr>
      </w:pPr>
      <w:r w:rsidRPr="006068B9">
        <w:rPr>
          <w:lang w:val="fi-FI"/>
        </w:rPr>
        <w:t>[1</w:t>
      </w:r>
      <w:r w:rsidR="0032593B" w:rsidRPr="006068B9">
        <w:rPr>
          <w:lang w:val="fi-FI"/>
        </w:rPr>
        <w:t>]</w:t>
      </w:r>
      <w:r w:rsidR="0032593B" w:rsidRPr="006068B9">
        <w:rPr>
          <w:lang w:val="fi-FI"/>
        </w:rPr>
        <w:tab/>
      </w:r>
      <w:r w:rsidR="005A2FFC">
        <w:rPr>
          <w:lang w:val="fi-FI"/>
        </w:rPr>
        <w:t xml:space="preserve"> R1-165654, ”</w:t>
      </w:r>
      <w:r w:rsidR="005A2FFC" w:rsidRPr="005A2FFC">
        <w:rPr>
          <w:lang w:val="fi-FI"/>
        </w:rPr>
        <w:t>WF on CSI Acqu</w:t>
      </w:r>
      <w:r w:rsidR="005A2FFC">
        <w:rPr>
          <w:lang w:val="fi-FI"/>
        </w:rPr>
        <w:t>isition Framework in NR”,</w:t>
      </w:r>
      <w:r w:rsidR="005A2FFC">
        <w:rPr>
          <w:lang w:val="fi-FI"/>
        </w:rPr>
        <w:tab/>
        <w:t xml:space="preserve">Huawei, </w:t>
      </w:r>
      <w:r w:rsidR="005A2FFC" w:rsidRPr="005A2FFC">
        <w:rPr>
          <w:lang w:val="fi-FI"/>
        </w:rPr>
        <w:t>HiSilicon, NTT DOCOMO, Intel, China Telecom, ZTE, China Unicom, Deutsche Telecom, Softbank, ETRI, Ericsson, Nokia</w:t>
      </w:r>
      <w:r w:rsidR="005A2FFC">
        <w:rPr>
          <w:lang w:val="fi-FI"/>
        </w:rPr>
        <w:t>.</w:t>
      </w:r>
    </w:p>
    <w:p w14:paraId="5E741750" w14:textId="77777777" w:rsidR="007935E4" w:rsidRDefault="007935E4" w:rsidP="00294901">
      <w:pPr>
        <w:jc w:val="both"/>
        <w:rPr>
          <w:lang w:eastAsia="ja-JP"/>
        </w:rPr>
      </w:pPr>
      <w:r w:rsidRPr="007935E4">
        <w:rPr>
          <w:lang w:eastAsia="ja-JP"/>
        </w:rPr>
        <w:t xml:space="preserve">[2] </w:t>
      </w:r>
      <w:r w:rsidRPr="007935E4">
        <w:rPr>
          <w:rFonts w:hint="eastAsia"/>
          <w:lang w:eastAsia="ja-JP"/>
        </w:rPr>
        <w:t>R1-165843</w:t>
      </w:r>
      <w:r>
        <w:rPr>
          <w:lang w:eastAsia="ja-JP"/>
        </w:rPr>
        <w:t>, “</w:t>
      </w:r>
      <w:r w:rsidRPr="007935E4">
        <w:rPr>
          <w:rFonts w:hint="eastAsia"/>
          <w:lang w:eastAsia="ja-JP"/>
        </w:rPr>
        <w:tab/>
      </w:r>
      <w:r w:rsidRPr="007935E4">
        <w:rPr>
          <w:lang w:eastAsia="ja-JP"/>
        </w:rPr>
        <w:t>WF on CSI Acquisition in NR</w:t>
      </w:r>
      <w:r>
        <w:rPr>
          <w:lang w:eastAsia="ja-JP"/>
        </w:rPr>
        <w:t xml:space="preserve">”, </w:t>
      </w:r>
      <w:r w:rsidRPr="007935E4">
        <w:rPr>
          <w:rFonts w:hint="eastAsia"/>
          <w:lang w:eastAsia="ja-JP"/>
        </w:rPr>
        <w:tab/>
      </w:r>
      <w:r w:rsidRPr="007935E4">
        <w:rPr>
          <w:lang w:eastAsia="ja-JP"/>
        </w:rPr>
        <w:t xml:space="preserve">Huawei, </w:t>
      </w:r>
      <w:proofErr w:type="spellStart"/>
      <w:r w:rsidRPr="007935E4">
        <w:rPr>
          <w:lang w:eastAsia="ja-JP"/>
        </w:rPr>
        <w:t>HiSilicon</w:t>
      </w:r>
      <w:proofErr w:type="spellEnd"/>
      <w:r w:rsidRPr="007935E4">
        <w:rPr>
          <w:lang w:eastAsia="ja-JP"/>
        </w:rPr>
        <w:t>, Samsung</w:t>
      </w:r>
      <w:r>
        <w:rPr>
          <w:lang w:eastAsia="ja-JP"/>
        </w:rPr>
        <w:t>.</w:t>
      </w:r>
    </w:p>
    <w:p w14:paraId="633ACA69" w14:textId="13B98F65" w:rsidR="00EC1B4A" w:rsidRDefault="00EC1B4A" w:rsidP="00294901">
      <w:pPr>
        <w:jc w:val="both"/>
        <w:rPr>
          <w:lang w:eastAsia="ja-JP"/>
        </w:rPr>
      </w:pPr>
      <w:r>
        <w:rPr>
          <w:lang w:eastAsia="ja-JP"/>
        </w:rPr>
        <w:lastRenderedPageBreak/>
        <w:t xml:space="preserve">[3] </w:t>
      </w:r>
      <w:r w:rsidRPr="00EC1B4A">
        <w:rPr>
          <w:lang w:eastAsia="ja-JP"/>
        </w:rPr>
        <w:t xml:space="preserve">Vieira, Joao, et al. "A flexible 100-antenna testbed for massive MIMO." 2014 IEEE </w:t>
      </w:r>
      <w:proofErr w:type="spellStart"/>
      <w:r w:rsidRPr="00EC1B4A">
        <w:rPr>
          <w:lang w:eastAsia="ja-JP"/>
        </w:rPr>
        <w:t>Globecom</w:t>
      </w:r>
      <w:proofErr w:type="spellEnd"/>
      <w:r w:rsidRPr="00EC1B4A">
        <w:rPr>
          <w:lang w:eastAsia="ja-JP"/>
        </w:rPr>
        <w:t xml:space="preserve"> Workshops (GC </w:t>
      </w:r>
      <w:proofErr w:type="spellStart"/>
      <w:r w:rsidRPr="00EC1B4A">
        <w:rPr>
          <w:lang w:eastAsia="ja-JP"/>
        </w:rPr>
        <w:t>Wkshps</w:t>
      </w:r>
      <w:proofErr w:type="spellEnd"/>
      <w:r w:rsidRPr="00EC1B4A">
        <w:rPr>
          <w:lang w:eastAsia="ja-JP"/>
        </w:rPr>
        <w:t>). IEEE, 2014.</w:t>
      </w:r>
    </w:p>
    <w:p w14:paraId="50BEDAED" w14:textId="562C6519" w:rsidR="00EC1B4A" w:rsidRDefault="00EC1B4A" w:rsidP="00294901">
      <w:pPr>
        <w:jc w:val="both"/>
        <w:rPr>
          <w:lang w:eastAsia="ja-JP"/>
        </w:rPr>
      </w:pPr>
      <w:r>
        <w:rPr>
          <w:lang w:eastAsia="ja-JP"/>
        </w:rPr>
        <w:t xml:space="preserve">[4] </w:t>
      </w:r>
      <w:r w:rsidR="00132E55">
        <w:rPr>
          <w:lang w:eastAsia="ja-JP"/>
        </w:rPr>
        <w:t xml:space="preserve">S. </w:t>
      </w:r>
      <w:proofErr w:type="spellStart"/>
      <w:r w:rsidR="00132E55">
        <w:rPr>
          <w:lang w:eastAsia="ja-JP"/>
        </w:rPr>
        <w:t>Malkowsky</w:t>
      </w:r>
      <w:proofErr w:type="spellEnd"/>
      <w:r w:rsidR="00132E55">
        <w:rPr>
          <w:lang w:eastAsia="ja-JP"/>
        </w:rPr>
        <w:t>, et al.</w:t>
      </w:r>
      <w:r w:rsidRPr="00EC1B4A">
        <w:rPr>
          <w:lang w:eastAsia="ja-JP"/>
        </w:rPr>
        <w:t xml:space="preserve"> "</w:t>
      </w:r>
      <w:r w:rsidR="00132E55" w:rsidRPr="00132E55">
        <w:t xml:space="preserve"> </w:t>
      </w:r>
      <w:r w:rsidR="00132E55" w:rsidRPr="00132E55">
        <w:rPr>
          <w:lang w:eastAsia="ja-JP"/>
        </w:rPr>
        <w:t xml:space="preserve">Implementation of Low-latency Signal Processing and Data Shuffling for </w:t>
      </w:r>
      <w:proofErr w:type="spellStart"/>
      <w:r w:rsidR="00132E55" w:rsidRPr="00132E55">
        <w:rPr>
          <w:lang w:eastAsia="ja-JP"/>
        </w:rPr>
        <w:t>Tdd</w:t>
      </w:r>
      <w:proofErr w:type="spellEnd"/>
      <w:r w:rsidR="00132E55" w:rsidRPr="00132E55">
        <w:rPr>
          <w:lang w:eastAsia="ja-JP"/>
        </w:rPr>
        <w:t xml:space="preserve"> Massive </w:t>
      </w:r>
      <w:proofErr w:type="spellStart"/>
      <w:r w:rsidR="00132E55" w:rsidRPr="00132E55">
        <w:rPr>
          <w:lang w:eastAsia="ja-JP"/>
        </w:rPr>
        <w:t>Mimo</w:t>
      </w:r>
      <w:proofErr w:type="spellEnd"/>
      <w:r w:rsidR="00132E55" w:rsidRPr="00132E55">
        <w:rPr>
          <w:lang w:eastAsia="ja-JP"/>
        </w:rPr>
        <w:t xml:space="preserve"> Systems</w:t>
      </w:r>
      <w:r w:rsidRPr="00EC1B4A">
        <w:rPr>
          <w:lang w:eastAsia="ja-JP"/>
        </w:rPr>
        <w:t>"</w:t>
      </w:r>
      <w:r w:rsidR="00132E55">
        <w:rPr>
          <w:lang w:eastAsia="ja-JP"/>
        </w:rPr>
        <w:t xml:space="preserve">, To be presented at </w:t>
      </w:r>
      <w:r w:rsidR="00132E55" w:rsidRPr="00132E55">
        <w:rPr>
          <w:lang w:eastAsia="ja-JP"/>
        </w:rPr>
        <w:t>IEEE International Workshop on Signal Processing Systems</w:t>
      </w:r>
      <w:r w:rsidR="00132E55">
        <w:rPr>
          <w:lang w:eastAsia="ja-JP"/>
        </w:rPr>
        <w:t xml:space="preserve"> (SIPS 2016), Dallas.</w:t>
      </w:r>
    </w:p>
    <w:p w14:paraId="33223F1E" w14:textId="420A13DD" w:rsidR="00256A8D" w:rsidRDefault="00256A8D" w:rsidP="00294901">
      <w:pPr>
        <w:jc w:val="both"/>
        <w:rPr>
          <w:lang w:val="fi-FI"/>
        </w:rPr>
      </w:pPr>
      <w:r>
        <w:rPr>
          <w:lang w:eastAsia="ja-JP"/>
        </w:rPr>
        <w:t xml:space="preserve">[5] </w:t>
      </w:r>
      <w:r>
        <w:rPr>
          <w:lang w:val="fi-FI"/>
        </w:rPr>
        <w:t>RP-160671</w:t>
      </w:r>
      <w:proofErr w:type="gramStart"/>
      <w:r>
        <w:rPr>
          <w:lang w:val="fi-FI"/>
        </w:rPr>
        <w:t>, ”</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r w:rsidR="005A432D">
        <w:rPr>
          <w:lang w:val="fi-FI"/>
        </w:rPr>
        <w:t>.</w:t>
      </w:r>
    </w:p>
    <w:p w14:paraId="63EEEBB9" w14:textId="5E3879E5" w:rsidR="005A432D" w:rsidRPr="007935E4" w:rsidRDefault="005A432D" w:rsidP="00294901">
      <w:pPr>
        <w:jc w:val="both"/>
        <w:rPr>
          <w:lang w:eastAsia="ja-JP"/>
        </w:rPr>
      </w:pPr>
      <w:r>
        <w:rPr>
          <w:lang w:val="fi-FI"/>
        </w:rPr>
        <w:t>[6] R1-164117, ”</w:t>
      </w:r>
      <w:r w:rsidRPr="005A432D">
        <w:rPr>
          <w:lang w:val="fi-FI"/>
        </w:rPr>
        <w:t>Overview of Massive MIMO for NR</w:t>
      </w:r>
      <w:r>
        <w:rPr>
          <w:lang w:val="fi-FI"/>
        </w:rPr>
        <w:t>”, National Instruments, Nanjing, May 2016.</w:t>
      </w:r>
    </w:p>
    <w:p w14:paraId="26AF3A38" w14:textId="77777777" w:rsidR="007935E4" w:rsidRPr="00852B1A" w:rsidRDefault="007935E4" w:rsidP="00294901">
      <w:pPr>
        <w:jc w:val="both"/>
        <w:rPr>
          <w:lang w:val="fi-FI"/>
        </w:rPr>
      </w:pPr>
    </w:p>
    <w:sectPr w:rsidR="007935E4" w:rsidRPr="00852B1A" w:rsidSect="002C57EF">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0AD51" w14:textId="77777777" w:rsidR="003C4E25" w:rsidRPr="00C47AD2" w:rsidRDefault="003C4E25" w:rsidP="00736F7B">
      <w:pPr>
        <w:rPr>
          <w:rFonts w:ascii="Arial" w:hAnsi="Arial"/>
          <w:sz w:val="12"/>
        </w:rPr>
      </w:pPr>
      <w:r>
        <w:separator/>
      </w:r>
    </w:p>
  </w:endnote>
  <w:endnote w:type="continuationSeparator" w:id="0">
    <w:p w14:paraId="5FC2708A" w14:textId="77777777" w:rsidR="003C4E25" w:rsidRPr="00C47AD2" w:rsidRDefault="003C4E2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Calibri"/>
    <w:panose1 w:val="00000000000000000000"/>
    <w:charset w:val="4D"/>
    <w:family w:val="roman"/>
    <w:notTrueType/>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entury">
    <w:panose1 w:val="020406040505050203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Dotum">
    <w:panose1 w:val="020B0600000101010101"/>
    <w:charset w:val="81"/>
    <w:family w:val="auto"/>
    <w:pitch w:val="variable"/>
    <w:sig w:usb0="B00002AF" w:usb1="69D77CFB" w:usb2="00000030" w:usb3="00000000" w:csb0="0008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29DCC" w14:textId="77777777" w:rsidR="0024044F" w:rsidRDefault="002404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7C59AD" w14:textId="77777777" w:rsidR="0024044F" w:rsidRDefault="0024044F"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23677" w14:textId="29D77B7E" w:rsidR="0024044F" w:rsidRDefault="0024044F">
    <w:pPr>
      <w:pStyle w:val="Footer"/>
    </w:pPr>
    <w:r>
      <w:fldChar w:fldCharType="begin"/>
    </w:r>
    <w:r>
      <w:instrText xml:space="preserve"> PAGE   \* MERGEFORMAT </w:instrText>
    </w:r>
    <w:r>
      <w:fldChar w:fldCharType="separate"/>
    </w:r>
    <w:r w:rsidR="00876FC3">
      <w:t>1</w:t>
    </w:r>
    <w:r>
      <w:fldChar w:fldCharType="end"/>
    </w:r>
  </w:p>
  <w:p w14:paraId="7BC05289" w14:textId="77777777" w:rsidR="0024044F" w:rsidRDefault="0024044F"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67DC2" w14:textId="77777777" w:rsidR="003C4E25" w:rsidRPr="00C47AD2" w:rsidRDefault="003C4E25" w:rsidP="00736F7B">
      <w:pPr>
        <w:rPr>
          <w:rFonts w:ascii="Arial" w:hAnsi="Arial"/>
          <w:sz w:val="12"/>
        </w:rPr>
      </w:pPr>
      <w:r>
        <w:separator/>
      </w:r>
    </w:p>
  </w:footnote>
  <w:footnote w:type="continuationSeparator" w:id="0">
    <w:p w14:paraId="69181543" w14:textId="77777777" w:rsidR="003C4E25" w:rsidRPr="00C47AD2" w:rsidRDefault="003C4E25"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57E44F0"/>
    <w:multiLevelType w:val="hybridMultilevel"/>
    <w:tmpl w:val="E72883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D4CD6"/>
    <w:multiLevelType w:val="multilevel"/>
    <w:tmpl w:val="8CB0A4A6"/>
    <w:lvl w:ilvl="0">
      <w:start w:val="1"/>
      <w:numFmt w:val="decimal"/>
      <w:pStyle w:val="Heading1"/>
      <w:lvlText w:val="%1"/>
      <w:lvlJc w:val="left"/>
      <w:pPr>
        <w:tabs>
          <w:tab w:val="num" w:pos="432"/>
        </w:tabs>
        <w:ind w:left="432" w:hanging="432"/>
      </w:pPr>
      <w:rPr>
        <w:rFonts w:hint="default"/>
        <w:sz w:val="24"/>
        <w:szCs w:val="24"/>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070A22"/>
    <w:multiLevelType w:val="hybridMultilevel"/>
    <w:tmpl w:val="BBB49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7C1332"/>
    <w:multiLevelType w:val="hybridMultilevel"/>
    <w:tmpl w:val="265619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39193F89"/>
    <w:multiLevelType w:val="hybridMultilevel"/>
    <w:tmpl w:val="790A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19">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0">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5"/>
  </w:num>
  <w:num w:numId="6">
    <w:abstractNumId w:val="26"/>
  </w:num>
  <w:num w:numId="7">
    <w:abstractNumId w:val="16"/>
  </w:num>
  <w:num w:numId="8">
    <w:abstractNumId w:val="13"/>
  </w:num>
  <w:num w:numId="9">
    <w:abstractNumId w:val="22"/>
  </w:num>
  <w:num w:numId="10">
    <w:abstractNumId w:val="2"/>
  </w:num>
  <w:num w:numId="11">
    <w:abstractNumId w:val="23"/>
  </w:num>
  <w:num w:numId="12">
    <w:abstractNumId w:val="4"/>
  </w:num>
  <w:num w:numId="13">
    <w:abstractNumId w:val="7"/>
  </w:num>
  <w:num w:numId="14">
    <w:abstractNumId w:val="8"/>
  </w:num>
  <w:num w:numId="15">
    <w:abstractNumId w:val="1"/>
  </w:num>
  <w:num w:numId="16">
    <w:abstractNumId w:val="20"/>
  </w:num>
  <w:num w:numId="17">
    <w:abstractNumId w:val="25"/>
  </w:num>
  <w:num w:numId="18">
    <w:abstractNumId w:val="17"/>
  </w:num>
  <w:num w:numId="19">
    <w:abstractNumId w:val="18"/>
  </w:num>
  <w:num w:numId="20">
    <w:abstractNumId w:val="10"/>
  </w:num>
  <w:num w:numId="21">
    <w:abstractNumId w:val="24"/>
  </w:num>
  <w:num w:numId="22">
    <w:abstractNumId w:val="14"/>
  </w:num>
  <w:num w:numId="23">
    <w:abstractNumId w:val="19"/>
  </w:num>
  <w:num w:numId="24">
    <w:abstractNumId w:val="12"/>
  </w:num>
  <w:num w:numId="25">
    <w:abstractNumId w:val="6"/>
  </w:num>
  <w:num w:numId="26">
    <w:abstractNumId w:val="5"/>
  </w:num>
  <w:num w:numId="2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pt-BR" w:vendorID="64" w:dllVersion="131078" w:nlCheck="1" w:checkStyle="0"/>
  <w:activeWritingStyle w:appName="MSWord" w:lang="fi-FI"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E2"/>
    <w:rsid w:val="0002177A"/>
    <w:rsid w:val="00021781"/>
    <w:rsid w:val="00021962"/>
    <w:rsid w:val="00021ADE"/>
    <w:rsid w:val="00021BB0"/>
    <w:rsid w:val="00021FED"/>
    <w:rsid w:val="0002204E"/>
    <w:rsid w:val="000226FB"/>
    <w:rsid w:val="0002313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512"/>
    <w:rsid w:val="0003684F"/>
    <w:rsid w:val="00036C0E"/>
    <w:rsid w:val="00036D6B"/>
    <w:rsid w:val="00036E7A"/>
    <w:rsid w:val="000371C2"/>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967"/>
    <w:rsid w:val="00045D47"/>
    <w:rsid w:val="00045DD9"/>
    <w:rsid w:val="0004610F"/>
    <w:rsid w:val="000465EE"/>
    <w:rsid w:val="00046C8A"/>
    <w:rsid w:val="00046F10"/>
    <w:rsid w:val="000470B2"/>
    <w:rsid w:val="00047360"/>
    <w:rsid w:val="00047586"/>
    <w:rsid w:val="00047704"/>
    <w:rsid w:val="000477D2"/>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3C0"/>
    <w:rsid w:val="0005554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08A"/>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2F5E"/>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0A"/>
    <w:rsid w:val="0007003B"/>
    <w:rsid w:val="0007042E"/>
    <w:rsid w:val="0007067F"/>
    <w:rsid w:val="00070748"/>
    <w:rsid w:val="00070D52"/>
    <w:rsid w:val="00070F1E"/>
    <w:rsid w:val="00071144"/>
    <w:rsid w:val="00071275"/>
    <w:rsid w:val="00071D5B"/>
    <w:rsid w:val="00071F6F"/>
    <w:rsid w:val="00071FE6"/>
    <w:rsid w:val="00072096"/>
    <w:rsid w:val="0007217E"/>
    <w:rsid w:val="0007264F"/>
    <w:rsid w:val="00072746"/>
    <w:rsid w:val="00072D5A"/>
    <w:rsid w:val="000730DE"/>
    <w:rsid w:val="0007328A"/>
    <w:rsid w:val="000735DA"/>
    <w:rsid w:val="00073A61"/>
    <w:rsid w:val="00073C27"/>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A9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BD3"/>
    <w:rsid w:val="000A1145"/>
    <w:rsid w:val="000A1479"/>
    <w:rsid w:val="000A17F3"/>
    <w:rsid w:val="000A1A7D"/>
    <w:rsid w:val="000A21D9"/>
    <w:rsid w:val="000A23A1"/>
    <w:rsid w:val="000A242F"/>
    <w:rsid w:val="000A2733"/>
    <w:rsid w:val="000A3212"/>
    <w:rsid w:val="000A38E5"/>
    <w:rsid w:val="000A39EE"/>
    <w:rsid w:val="000A40EE"/>
    <w:rsid w:val="000A4164"/>
    <w:rsid w:val="000A4284"/>
    <w:rsid w:val="000A43C3"/>
    <w:rsid w:val="000A496E"/>
    <w:rsid w:val="000A49D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375"/>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491"/>
    <w:rsid w:val="000D2677"/>
    <w:rsid w:val="000D2C5D"/>
    <w:rsid w:val="000D2E6A"/>
    <w:rsid w:val="000D2F5F"/>
    <w:rsid w:val="000D3264"/>
    <w:rsid w:val="000D32C4"/>
    <w:rsid w:val="000D373E"/>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047"/>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47E"/>
    <w:rsid w:val="0010180A"/>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E55"/>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561"/>
    <w:rsid w:val="00152BA3"/>
    <w:rsid w:val="00152DDD"/>
    <w:rsid w:val="0015307F"/>
    <w:rsid w:val="001530BF"/>
    <w:rsid w:val="0015343D"/>
    <w:rsid w:val="001539BE"/>
    <w:rsid w:val="00153D56"/>
    <w:rsid w:val="00153D8F"/>
    <w:rsid w:val="00153FD6"/>
    <w:rsid w:val="001549EE"/>
    <w:rsid w:val="00154B03"/>
    <w:rsid w:val="00154DDC"/>
    <w:rsid w:val="00155077"/>
    <w:rsid w:val="00155344"/>
    <w:rsid w:val="00155922"/>
    <w:rsid w:val="001561F6"/>
    <w:rsid w:val="00156912"/>
    <w:rsid w:val="00156D99"/>
    <w:rsid w:val="00156DF8"/>
    <w:rsid w:val="00156E09"/>
    <w:rsid w:val="00156F2E"/>
    <w:rsid w:val="00157001"/>
    <w:rsid w:val="00157262"/>
    <w:rsid w:val="001572FB"/>
    <w:rsid w:val="001574E3"/>
    <w:rsid w:val="001574EB"/>
    <w:rsid w:val="00157628"/>
    <w:rsid w:val="00157A21"/>
    <w:rsid w:val="00157B92"/>
    <w:rsid w:val="00157EB7"/>
    <w:rsid w:val="00160D7F"/>
    <w:rsid w:val="00160F2A"/>
    <w:rsid w:val="00161129"/>
    <w:rsid w:val="0016178A"/>
    <w:rsid w:val="00161E49"/>
    <w:rsid w:val="001625D6"/>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630"/>
    <w:rsid w:val="00170DD5"/>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9C3"/>
    <w:rsid w:val="00176118"/>
    <w:rsid w:val="00176331"/>
    <w:rsid w:val="001766D4"/>
    <w:rsid w:val="00176949"/>
    <w:rsid w:val="001769D7"/>
    <w:rsid w:val="00176EF0"/>
    <w:rsid w:val="00177004"/>
    <w:rsid w:val="0017738A"/>
    <w:rsid w:val="001777AB"/>
    <w:rsid w:val="00177BF5"/>
    <w:rsid w:val="00180DA3"/>
    <w:rsid w:val="00180DE2"/>
    <w:rsid w:val="00180FA4"/>
    <w:rsid w:val="0018174D"/>
    <w:rsid w:val="00181896"/>
    <w:rsid w:val="0018197E"/>
    <w:rsid w:val="00181C70"/>
    <w:rsid w:val="00181CAF"/>
    <w:rsid w:val="001824AD"/>
    <w:rsid w:val="00182522"/>
    <w:rsid w:val="00182572"/>
    <w:rsid w:val="001827CF"/>
    <w:rsid w:val="00182AA8"/>
    <w:rsid w:val="00183356"/>
    <w:rsid w:val="0018413D"/>
    <w:rsid w:val="001841BA"/>
    <w:rsid w:val="00184939"/>
    <w:rsid w:val="00184D58"/>
    <w:rsid w:val="00185C47"/>
    <w:rsid w:val="001862D8"/>
    <w:rsid w:val="0018651F"/>
    <w:rsid w:val="001865D9"/>
    <w:rsid w:val="001867D3"/>
    <w:rsid w:val="001871D0"/>
    <w:rsid w:val="00187438"/>
    <w:rsid w:val="00187574"/>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9A"/>
    <w:rsid w:val="001A597B"/>
    <w:rsid w:val="001A5C01"/>
    <w:rsid w:val="001A5EF8"/>
    <w:rsid w:val="001A612F"/>
    <w:rsid w:val="001A625E"/>
    <w:rsid w:val="001A6351"/>
    <w:rsid w:val="001A6BE5"/>
    <w:rsid w:val="001A6C63"/>
    <w:rsid w:val="001A7024"/>
    <w:rsid w:val="001A72CA"/>
    <w:rsid w:val="001A74D0"/>
    <w:rsid w:val="001A77A6"/>
    <w:rsid w:val="001A77F0"/>
    <w:rsid w:val="001A7A35"/>
    <w:rsid w:val="001A7BD7"/>
    <w:rsid w:val="001A7E7F"/>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50"/>
    <w:rsid w:val="001D11AA"/>
    <w:rsid w:val="001D1969"/>
    <w:rsid w:val="001D1C9F"/>
    <w:rsid w:val="001D1D87"/>
    <w:rsid w:val="001D1F5F"/>
    <w:rsid w:val="001D2216"/>
    <w:rsid w:val="001D24DB"/>
    <w:rsid w:val="001D24FE"/>
    <w:rsid w:val="001D2C20"/>
    <w:rsid w:val="001D3000"/>
    <w:rsid w:val="001D31DB"/>
    <w:rsid w:val="001D3261"/>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A91"/>
    <w:rsid w:val="001D6B5F"/>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1FE6"/>
    <w:rsid w:val="001E21C9"/>
    <w:rsid w:val="001E27F1"/>
    <w:rsid w:val="001E28EA"/>
    <w:rsid w:val="001E2F2D"/>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239"/>
    <w:rsid w:val="001F245F"/>
    <w:rsid w:val="001F257B"/>
    <w:rsid w:val="001F2661"/>
    <w:rsid w:val="001F2826"/>
    <w:rsid w:val="001F284F"/>
    <w:rsid w:val="001F28D6"/>
    <w:rsid w:val="001F2D01"/>
    <w:rsid w:val="001F2DCC"/>
    <w:rsid w:val="001F3017"/>
    <w:rsid w:val="001F3680"/>
    <w:rsid w:val="001F3FCD"/>
    <w:rsid w:val="001F3FD9"/>
    <w:rsid w:val="001F416D"/>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045"/>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6DB"/>
    <w:rsid w:val="002147AE"/>
    <w:rsid w:val="00214AD2"/>
    <w:rsid w:val="00215911"/>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4F"/>
    <w:rsid w:val="00240468"/>
    <w:rsid w:val="00240536"/>
    <w:rsid w:val="00240794"/>
    <w:rsid w:val="0024080A"/>
    <w:rsid w:val="002409E9"/>
    <w:rsid w:val="00240A30"/>
    <w:rsid w:val="0024118A"/>
    <w:rsid w:val="0024148E"/>
    <w:rsid w:val="00241F6B"/>
    <w:rsid w:val="002423B0"/>
    <w:rsid w:val="0024261C"/>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6C2"/>
    <w:rsid w:val="00255CC9"/>
    <w:rsid w:val="00255CD0"/>
    <w:rsid w:val="0025639F"/>
    <w:rsid w:val="00256546"/>
    <w:rsid w:val="002565D6"/>
    <w:rsid w:val="002566B8"/>
    <w:rsid w:val="00256786"/>
    <w:rsid w:val="00256808"/>
    <w:rsid w:val="0025686F"/>
    <w:rsid w:val="0025698C"/>
    <w:rsid w:val="00256A8D"/>
    <w:rsid w:val="00256AC1"/>
    <w:rsid w:val="00256FA2"/>
    <w:rsid w:val="002570CF"/>
    <w:rsid w:val="002577C5"/>
    <w:rsid w:val="00257976"/>
    <w:rsid w:val="00257AA3"/>
    <w:rsid w:val="00257DFA"/>
    <w:rsid w:val="002600C6"/>
    <w:rsid w:val="00260409"/>
    <w:rsid w:val="00260840"/>
    <w:rsid w:val="00260D66"/>
    <w:rsid w:val="00260DC6"/>
    <w:rsid w:val="00260E71"/>
    <w:rsid w:val="00261030"/>
    <w:rsid w:val="00261273"/>
    <w:rsid w:val="00261295"/>
    <w:rsid w:val="002615EE"/>
    <w:rsid w:val="0026170E"/>
    <w:rsid w:val="00261819"/>
    <w:rsid w:val="00261CF8"/>
    <w:rsid w:val="002624B5"/>
    <w:rsid w:val="00262687"/>
    <w:rsid w:val="00262D18"/>
    <w:rsid w:val="00262D97"/>
    <w:rsid w:val="00263020"/>
    <w:rsid w:val="002631B1"/>
    <w:rsid w:val="00263283"/>
    <w:rsid w:val="00263B85"/>
    <w:rsid w:val="00263C96"/>
    <w:rsid w:val="00264036"/>
    <w:rsid w:val="00264284"/>
    <w:rsid w:val="00264477"/>
    <w:rsid w:val="002644D7"/>
    <w:rsid w:val="00264BCD"/>
    <w:rsid w:val="00264C5A"/>
    <w:rsid w:val="00264C93"/>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0A09"/>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5C"/>
    <w:rsid w:val="0028589F"/>
    <w:rsid w:val="00285BDE"/>
    <w:rsid w:val="00286436"/>
    <w:rsid w:val="002868A0"/>
    <w:rsid w:val="0028784E"/>
    <w:rsid w:val="002878DC"/>
    <w:rsid w:val="00287A9C"/>
    <w:rsid w:val="00287C73"/>
    <w:rsid w:val="0029019B"/>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901"/>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9A"/>
    <w:rsid w:val="002A593F"/>
    <w:rsid w:val="002A6026"/>
    <w:rsid w:val="002A611E"/>
    <w:rsid w:val="002A64BD"/>
    <w:rsid w:val="002A6880"/>
    <w:rsid w:val="002A6D08"/>
    <w:rsid w:val="002A7276"/>
    <w:rsid w:val="002A731A"/>
    <w:rsid w:val="002A792F"/>
    <w:rsid w:val="002A7949"/>
    <w:rsid w:val="002A796E"/>
    <w:rsid w:val="002A7BBE"/>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37E6"/>
    <w:rsid w:val="002C382C"/>
    <w:rsid w:val="002C3B54"/>
    <w:rsid w:val="002C3D9E"/>
    <w:rsid w:val="002C3DC6"/>
    <w:rsid w:val="002C3DEB"/>
    <w:rsid w:val="002C4022"/>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88E"/>
    <w:rsid w:val="002D5E1A"/>
    <w:rsid w:val="002D5F9C"/>
    <w:rsid w:val="002D6277"/>
    <w:rsid w:val="002D6723"/>
    <w:rsid w:val="002D6840"/>
    <w:rsid w:val="002D6A1A"/>
    <w:rsid w:val="002D6C58"/>
    <w:rsid w:val="002D71EF"/>
    <w:rsid w:val="002D723D"/>
    <w:rsid w:val="002D7CFD"/>
    <w:rsid w:val="002D7EA3"/>
    <w:rsid w:val="002E1327"/>
    <w:rsid w:val="002E180B"/>
    <w:rsid w:val="002E1965"/>
    <w:rsid w:val="002E2045"/>
    <w:rsid w:val="002E227C"/>
    <w:rsid w:val="002E2532"/>
    <w:rsid w:val="002E26A4"/>
    <w:rsid w:val="002E27B7"/>
    <w:rsid w:val="002E2AAD"/>
    <w:rsid w:val="002E2E7D"/>
    <w:rsid w:val="002E2E8B"/>
    <w:rsid w:val="002E2F91"/>
    <w:rsid w:val="002E2F94"/>
    <w:rsid w:val="002E39EA"/>
    <w:rsid w:val="002E4ED1"/>
    <w:rsid w:val="002E5021"/>
    <w:rsid w:val="002E510A"/>
    <w:rsid w:val="002E53CA"/>
    <w:rsid w:val="002E55C9"/>
    <w:rsid w:val="002E5645"/>
    <w:rsid w:val="002E5920"/>
    <w:rsid w:val="002E59C6"/>
    <w:rsid w:val="002E5D16"/>
    <w:rsid w:val="002E5D8D"/>
    <w:rsid w:val="002E5E64"/>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52B"/>
    <w:rsid w:val="00313CF4"/>
    <w:rsid w:val="00314090"/>
    <w:rsid w:val="0031431F"/>
    <w:rsid w:val="00314A91"/>
    <w:rsid w:val="00314D6E"/>
    <w:rsid w:val="00315036"/>
    <w:rsid w:val="00315DD1"/>
    <w:rsid w:val="00315DF7"/>
    <w:rsid w:val="00316059"/>
    <w:rsid w:val="003161F8"/>
    <w:rsid w:val="003161FB"/>
    <w:rsid w:val="0031738C"/>
    <w:rsid w:val="00317414"/>
    <w:rsid w:val="00317453"/>
    <w:rsid w:val="003174E5"/>
    <w:rsid w:val="00320116"/>
    <w:rsid w:val="00320220"/>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B01"/>
    <w:rsid w:val="00323D91"/>
    <w:rsid w:val="00324199"/>
    <w:rsid w:val="003243E1"/>
    <w:rsid w:val="0032451A"/>
    <w:rsid w:val="0032466D"/>
    <w:rsid w:val="00324B2E"/>
    <w:rsid w:val="00324BEC"/>
    <w:rsid w:val="00324CB3"/>
    <w:rsid w:val="00325399"/>
    <w:rsid w:val="0032593B"/>
    <w:rsid w:val="00325A72"/>
    <w:rsid w:val="00326247"/>
    <w:rsid w:val="00326FA9"/>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C90"/>
    <w:rsid w:val="00351EF0"/>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A1F"/>
    <w:rsid w:val="00390D8D"/>
    <w:rsid w:val="00390E73"/>
    <w:rsid w:val="00390FAD"/>
    <w:rsid w:val="00391043"/>
    <w:rsid w:val="00391076"/>
    <w:rsid w:val="00391BFB"/>
    <w:rsid w:val="00391DB5"/>
    <w:rsid w:val="00391DD5"/>
    <w:rsid w:val="00391E2E"/>
    <w:rsid w:val="00391E3D"/>
    <w:rsid w:val="003921B6"/>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DED"/>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4360"/>
    <w:rsid w:val="003C4595"/>
    <w:rsid w:val="003C4AFB"/>
    <w:rsid w:val="003C4D7A"/>
    <w:rsid w:val="003C4E25"/>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13F"/>
    <w:rsid w:val="0040329A"/>
    <w:rsid w:val="00403B1F"/>
    <w:rsid w:val="00403BA5"/>
    <w:rsid w:val="004041EA"/>
    <w:rsid w:val="00404250"/>
    <w:rsid w:val="004042CC"/>
    <w:rsid w:val="00404A36"/>
    <w:rsid w:val="00405166"/>
    <w:rsid w:val="00405190"/>
    <w:rsid w:val="00405932"/>
    <w:rsid w:val="00405D28"/>
    <w:rsid w:val="00405D93"/>
    <w:rsid w:val="004062E9"/>
    <w:rsid w:val="00406470"/>
    <w:rsid w:val="004068BA"/>
    <w:rsid w:val="00406942"/>
    <w:rsid w:val="00406D08"/>
    <w:rsid w:val="00406F7F"/>
    <w:rsid w:val="00410089"/>
    <w:rsid w:val="00410297"/>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3763"/>
    <w:rsid w:val="00463862"/>
    <w:rsid w:val="0046389F"/>
    <w:rsid w:val="00463AAE"/>
    <w:rsid w:val="00464768"/>
    <w:rsid w:val="00464A5E"/>
    <w:rsid w:val="00464AF8"/>
    <w:rsid w:val="00464E8E"/>
    <w:rsid w:val="0046524A"/>
    <w:rsid w:val="004656A8"/>
    <w:rsid w:val="00465B16"/>
    <w:rsid w:val="00465CE9"/>
    <w:rsid w:val="00466131"/>
    <w:rsid w:val="004664E4"/>
    <w:rsid w:val="0046692F"/>
    <w:rsid w:val="00467500"/>
    <w:rsid w:val="004676C6"/>
    <w:rsid w:val="004678C1"/>
    <w:rsid w:val="0046799A"/>
    <w:rsid w:val="00467AFB"/>
    <w:rsid w:val="00467B67"/>
    <w:rsid w:val="00467FED"/>
    <w:rsid w:val="00470C5E"/>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2F74"/>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1AEC"/>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88C"/>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F66"/>
    <w:rsid w:val="004C03A8"/>
    <w:rsid w:val="004C06E4"/>
    <w:rsid w:val="004C0932"/>
    <w:rsid w:val="004C1067"/>
    <w:rsid w:val="004C108F"/>
    <w:rsid w:val="004C10A9"/>
    <w:rsid w:val="004C1466"/>
    <w:rsid w:val="004C153E"/>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7AC"/>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005"/>
    <w:rsid w:val="004E44BE"/>
    <w:rsid w:val="004E48C6"/>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311"/>
    <w:rsid w:val="004F5A97"/>
    <w:rsid w:val="004F5DE8"/>
    <w:rsid w:val="004F635A"/>
    <w:rsid w:val="004F64CC"/>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ACC"/>
    <w:rsid w:val="00502DF4"/>
    <w:rsid w:val="00502F35"/>
    <w:rsid w:val="00502FF5"/>
    <w:rsid w:val="00503A7B"/>
    <w:rsid w:val="00503B0C"/>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11E2"/>
    <w:rsid w:val="00511265"/>
    <w:rsid w:val="0051131E"/>
    <w:rsid w:val="005114D2"/>
    <w:rsid w:val="005118C8"/>
    <w:rsid w:val="00511994"/>
    <w:rsid w:val="00511EC8"/>
    <w:rsid w:val="00511ED8"/>
    <w:rsid w:val="005122B1"/>
    <w:rsid w:val="005123C2"/>
    <w:rsid w:val="00512A5D"/>
    <w:rsid w:val="00512BA8"/>
    <w:rsid w:val="00512CE6"/>
    <w:rsid w:val="00512EFF"/>
    <w:rsid w:val="0051335B"/>
    <w:rsid w:val="005135DA"/>
    <w:rsid w:val="005140BF"/>
    <w:rsid w:val="005140D2"/>
    <w:rsid w:val="00514764"/>
    <w:rsid w:val="00514837"/>
    <w:rsid w:val="00514B8C"/>
    <w:rsid w:val="00514B93"/>
    <w:rsid w:val="00514DBA"/>
    <w:rsid w:val="00515026"/>
    <w:rsid w:val="005152BE"/>
    <w:rsid w:val="0051533D"/>
    <w:rsid w:val="005155EA"/>
    <w:rsid w:val="00515647"/>
    <w:rsid w:val="00515A54"/>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AA7"/>
    <w:rsid w:val="0052218B"/>
    <w:rsid w:val="00522429"/>
    <w:rsid w:val="005224A6"/>
    <w:rsid w:val="005224AF"/>
    <w:rsid w:val="00522765"/>
    <w:rsid w:val="00522A1B"/>
    <w:rsid w:val="00522A5A"/>
    <w:rsid w:val="00522E32"/>
    <w:rsid w:val="00523064"/>
    <w:rsid w:val="00523386"/>
    <w:rsid w:val="005235F5"/>
    <w:rsid w:val="00523E8E"/>
    <w:rsid w:val="0052486B"/>
    <w:rsid w:val="005249E0"/>
    <w:rsid w:val="00524A90"/>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897"/>
    <w:rsid w:val="00541E09"/>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17A0"/>
    <w:rsid w:val="00571BB8"/>
    <w:rsid w:val="00571D1A"/>
    <w:rsid w:val="00572020"/>
    <w:rsid w:val="00572046"/>
    <w:rsid w:val="00572668"/>
    <w:rsid w:val="00572760"/>
    <w:rsid w:val="00572853"/>
    <w:rsid w:val="00572BA8"/>
    <w:rsid w:val="00573460"/>
    <w:rsid w:val="005735AD"/>
    <w:rsid w:val="005738EB"/>
    <w:rsid w:val="00573BCE"/>
    <w:rsid w:val="00573CA1"/>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864"/>
    <w:rsid w:val="005A1B79"/>
    <w:rsid w:val="005A1B94"/>
    <w:rsid w:val="005A1CBB"/>
    <w:rsid w:val="005A20BE"/>
    <w:rsid w:val="005A2412"/>
    <w:rsid w:val="005A2708"/>
    <w:rsid w:val="005A2891"/>
    <w:rsid w:val="005A299E"/>
    <w:rsid w:val="005A2C80"/>
    <w:rsid w:val="005A2FFC"/>
    <w:rsid w:val="005A3777"/>
    <w:rsid w:val="005A3CDF"/>
    <w:rsid w:val="005A3DB7"/>
    <w:rsid w:val="005A402F"/>
    <w:rsid w:val="005A40F7"/>
    <w:rsid w:val="005A432D"/>
    <w:rsid w:val="005A4386"/>
    <w:rsid w:val="005A45F8"/>
    <w:rsid w:val="005A465F"/>
    <w:rsid w:val="005A4960"/>
    <w:rsid w:val="005A4D20"/>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CF2"/>
    <w:rsid w:val="005C504E"/>
    <w:rsid w:val="005C509D"/>
    <w:rsid w:val="005C5950"/>
    <w:rsid w:val="005C5D06"/>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764"/>
    <w:rsid w:val="005E0E8B"/>
    <w:rsid w:val="005E166D"/>
    <w:rsid w:val="005E1987"/>
    <w:rsid w:val="005E2067"/>
    <w:rsid w:val="005E21F0"/>
    <w:rsid w:val="005E22A8"/>
    <w:rsid w:val="005E235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53B"/>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029"/>
    <w:rsid w:val="005F3151"/>
    <w:rsid w:val="005F375D"/>
    <w:rsid w:val="005F395D"/>
    <w:rsid w:val="005F3ACF"/>
    <w:rsid w:val="005F3BAC"/>
    <w:rsid w:val="005F4086"/>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FDE"/>
    <w:rsid w:val="00615632"/>
    <w:rsid w:val="006159C0"/>
    <w:rsid w:val="00615F08"/>
    <w:rsid w:val="006164EE"/>
    <w:rsid w:val="00616743"/>
    <w:rsid w:val="006167C4"/>
    <w:rsid w:val="00616A20"/>
    <w:rsid w:val="00616AB6"/>
    <w:rsid w:val="00616C2D"/>
    <w:rsid w:val="00616D51"/>
    <w:rsid w:val="0061727A"/>
    <w:rsid w:val="006173E2"/>
    <w:rsid w:val="00617F52"/>
    <w:rsid w:val="00620121"/>
    <w:rsid w:val="0062028A"/>
    <w:rsid w:val="0062103C"/>
    <w:rsid w:val="00621128"/>
    <w:rsid w:val="006214F9"/>
    <w:rsid w:val="006216F8"/>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77C"/>
    <w:rsid w:val="00627DDA"/>
    <w:rsid w:val="00627E3B"/>
    <w:rsid w:val="0063009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6BC3"/>
    <w:rsid w:val="00637556"/>
    <w:rsid w:val="0063774F"/>
    <w:rsid w:val="006377C5"/>
    <w:rsid w:val="006377F9"/>
    <w:rsid w:val="00637886"/>
    <w:rsid w:val="006379E7"/>
    <w:rsid w:val="00637F34"/>
    <w:rsid w:val="0064075F"/>
    <w:rsid w:val="00640870"/>
    <w:rsid w:val="00640C68"/>
    <w:rsid w:val="00640CF8"/>
    <w:rsid w:val="00641280"/>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EAF"/>
    <w:rsid w:val="0066047D"/>
    <w:rsid w:val="00660926"/>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EF1"/>
    <w:rsid w:val="0067017B"/>
    <w:rsid w:val="00670197"/>
    <w:rsid w:val="006704E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535"/>
    <w:rsid w:val="006A2654"/>
    <w:rsid w:val="006A2699"/>
    <w:rsid w:val="006A2A9F"/>
    <w:rsid w:val="006A2C50"/>
    <w:rsid w:val="006A2D2C"/>
    <w:rsid w:val="006A388A"/>
    <w:rsid w:val="006A38BE"/>
    <w:rsid w:val="006A3E03"/>
    <w:rsid w:val="006A3F16"/>
    <w:rsid w:val="006A49AA"/>
    <w:rsid w:val="006A5002"/>
    <w:rsid w:val="006A511F"/>
    <w:rsid w:val="006A525F"/>
    <w:rsid w:val="006A53FE"/>
    <w:rsid w:val="006A5542"/>
    <w:rsid w:val="006A5952"/>
    <w:rsid w:val="006A6496"/>
    <w:rsid w:val="006A654F"/>
    <w:rsid w:val="006A65C7"/>
    <w:rsid w:val="006A66D0"/>
    <w:rsid w:val="006A67F5"/>
    <w:rsid w:val="006A719A"/>
    <w:rsid w:val="006A7664"/>
    <w:rsid w:val="006A7AC3"/>
    <w:rsid w:val="006A7FE9"/>
    <w:rsid w:val="006B00CC"/>
    <w:rsid w:val="006B0B1F"/>
    <w:rsid w:val="006B0BF4"/>
    <w:rsid w:val="006B1012"/>
    <w:rsid w:val="006B101C"/>
    <w:rsid w:val="006B115F"/>
    <w:rsid w:val="006B1329"/>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D00ED"/>
    <w:rsid w:val="006D02DA"/>
    <w:rsid w:val="006D05A8"/>
    <w:rsid w:val="006D068B"/>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37B"/>
    <w:rsid w:val="006F3610"/>
    <w:rsid w:val="006F3A1F"/>
    <w:rsid w:val="006F3D3E"/>
    <w:rsid w:val="006F3EB4"/>
    <w:rsid w:val="006F3FF1"/>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9D"/>
    <w:rsid w:val="007078B9"/>
    <w:rsid w:val="00707B14"/>
    <w:rsid w:val="00707C0B"/>
    <w:rsid w:val="007101E8"/>
    <w:rsid w:val="007103F7"/>
    <w:rsid w:val="007107D9"/>
    <w:rsid w:val="00710BC0"/>
    <w:rsid w:val="00710C19"/>
    <w:rsid w:val="00710D45"/>
    <w:rsid w:val="00711003"/>
    <w:rsid w:val="00711215"/>
    <w:rsid w:val="007117A2"/>
    <w:rsid w:val="007119DF"/>
    <w:rsid w:val="00711A04"/>
    <w:rsid w:val="00711E0D"/>
    <w:rsid w:val="00712073"/>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B3D"/>
    <w:rsid w:val="00716F1E"/>
    <w:rsid w:val="00717158"/>
    <w:rsid w:val="00717328"/>
    <w:rsid w:val="0071750C"/>
    <w:rsid w:val="007175DB"/>
    <w:rsid w:val="00717C35"/>
    <w:rsid w:val="00717ED1"/>
    <w:rsid w:val="00720413"/>
    <w:rsid w:val="00720C58"/>
    <w:rsid w:val="00720D81"/>
    <w:rsid w:val="00721026"/>
    <w:rsid w:val="0072145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4EB"/>
    <w:rsid w:val="00743999"/>
    <w:rsid w:val="00743BEE"/>
    <w:rsid w:val="00743DD6"/>
    <w:rsid w:val="007442F7"/>
    <w:rsid w:val="00744558"/>
    <w:rsid w:val="00744F8C"/>
    <w:rsid w:val="0074533D"/>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6029B"/>
    <w:rsid w:val="00760383"/>
    <w:rsid w:val="007607B9"/>
    <w:rsid w:val="00760ECE"/>
    <w:rsid w:val="00761136"/>
    <w:rsid w:val="0076113D"/>
    <w:rsid w:val="00761F15"/>
    <w:rsid w:val="0076254B"/>
    <w:rsid w:val="0076288A"/>
    <w:rsid w:val="00762968"/>
    <w:rsid w:val="007629E0"/>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B80"/>
    <w:rsid w:val="00775035"/>
    <w:rsid w:val="0077531A"/>
    <w:rsid w:val="00775855"/>
    <w:rsid w:val="00775C43"/>
    <w:rsid w:val="00775D09"/>
    <w:rsid w:val="00775F8E"/>
    <w:rsid w:val="00776801"/>
    <w:rsid w:val="00776A58"/>
    <w:rsid w:val="00776AC0"/>
    <w:rsid w:val="0077717C"/>
    <w:rsid w:val="00777268"/>
    <w:rsid w:val="0077781A"/>
    <w:rsid w:val="00780014"/>
    <w:rsid w:val="00780059"/>
    <w:rsid w:val="007800A5"/>
    <w:rsid w:val="00780B1A"/>
    <w:rsid w:val="007810D3"/>
    <w:rsid w:val="00781185"/>
    <w:rsid w:val="00781271"/>
    <w:rsid w:val="007815B5"/>
    <w:rsid w:val="007816AF"/>
    <w:rsid w:val="00781813"/>
    <w:rsid w:val="007819AE"/>
    <w:rsid w:val="00781E0A"/>
    <w:rsid w:val="00781E0E"/>
    <w:rsid w:val="0078241A"/>
    <w:rsid w:val="007825F2"/>
    <w:rsid w:val="00782A2D"/>
    <w:rsid w:val="00782C85"/>
    <w:rsid w:val="00783497"/>
    <w:rsid w:val="00783A59"/>
    <w:rsid w:val="00783A5F"/>
    <w:rsid w:val="00783D2F"/>
    <w:rsid w:val="00783E83"/>
    <w:rsid w:val="007841B7"/>
    <w:rsid w:val="00784250"/>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F5A"/>
    <w:rsid w:val="0079036B"/>
    <w:rsid w:val="00790536"/>
    <w:rsid w:val="007909C5"/>
    <w:rsid w:val="00791542"/>
    <w:rsid w:val="00791590"/>
    <w:rsid w:val="00791796"/>
    <w:rsid w:val="00791D16"/>
    <w:rsid w:val="00791F1C"/>
    <w:rsid w:val="007923FA"/>
    <w:rsid w:val="00792454"/>
    <w:rsid w:val="007929EC"/>
    <w:rsid w:val="00792A30"/>
    <w:rsid w:val="00792BCE"/>
    <w:rsid w:val="00792E8E"/>
    <w:rsid w:val="00792FD6"/>
    <w:rsid w:val="007930A0"/>
    <w:rsid w:val="007935E4"/>
    <w:rsid w:val="00793EFE"/>
    <w:rsid w:val="00793F17"/>
    <w:rsid w:val="00794027"/>
    <w:rsid w:val="00794064"/>
    <w:rsid w:val="00794121"/>
    <w:rsid w:val="007946CD"/>
    <w:rsid w:val="00794BC9"/>
    <w:rsid w:val="007950BF"/>
    <w:rsid w:val="007953F1"/>
    <w:rsid w:val="00795604"/>
    <w:rsid w:val="00795679"/>
    <w:rsid w:val="00795974"/>
    <w:rsid w:val="007959B6"/>
    <w:rsid w:val="00795CB8"/>
    <w:rsid w:val="00796563"/>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8ED"/>
    <w:rsid w:val="007B6D93"/>
    <w:rsid w:val="007B71B8"/>
    <w:rsid w:val="007B7831"/>
    <w:rsid w:val="007C019F"/>
    <w:rsid w:val="007C05FE"/>
    <w:rsid w:val="007C07ED"/>
    <w:rsid w:val="007C0B00"/>
    <w:rsid w:val="007C0BC8"/>
    <w:rsid w:val="007C0C61"/>
    <w:rsid w:val="007C0F23"/>
    <w:rsid w:val="007C169F"/>
    <w:rsid w:val="007C18D7"/>
    <w:rsid w:val="007C1B92"/>
    <w:rsid w:val="007C23C9"/>
    <w:rsid w:val="007C247D"/>
    <w:rsid w:val="007C2BA4"/>
    <w:rsid w:val="007C2BD6"/>
    <w:rsid w:val="007C331C"/>
    <w:rsid w:val="007C3383"/>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2261"/>
    <w:rsid w:val="007E2610"/>
    <w:rsid w:val="007E266F"/>
    <w:rsid w:val="007E3247"/>
    <w:rsid w:val="007E3841"/>
    <w:rsid w:val="007E3929"/>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D8"/>
    <w:rsid w:val="00807D8A"/>
    <w:rsid w:val="00807DA9"/>
    <w:rsid w:val="008102E4"/>
    <w:rsid w:val="008104E2"/>
    <w:rsid w:val="008108E9"/>
    <w:rsid w:val="00810BF0"/>
    <w:rsid w:val="00810D98"/>
    <w:rsid w:val="00811A63"/>
    <w:rsid w:val="00811CC2"/>
    <w:rsid w:val="00811DAC"/>
    <w:rsid w:val="00812000"/>
    <w:rsid w:val="0081216E"/>
    <w:rsid w:val="008127A9"/>
    <w:rsid w:val="00812F28"/>
    <w:rsid w:val="00812FC9"/>
    <w:rsid w:val="00813683"/>
    <w:rsid w:val="00813D98"/>
    <w:rsid w:val="008141B5"/>
    <w:rsid w:val="008146A8"/>
    <w:rsid w:val="00814853"/>
    <w:rsid w:val="00814A86"/>
    <w:rsid w:val="00814D54"/>
    <w:rsid w:val="00815028"/>
    <w:rsid w:val="008152E9"/>
    <w:rsid w:val="0081534D"/>
    <w:rsid w:val="008155A9"/>
    <w:rsid w:val="008155E4"/>
    <w:rsid w:val="00815630"/>
    <w:rsid w:val="00815F10"/>
    <w:rsid w:val="008161EC"/>
    <w:rsid w:val="008162FD"/>
    <w:rsid w:val="00816317"/>
    <w:rsid w:val="00816337"/>
    <w:rsid w:val="0081667C"/>
    <w:rsid w:val="00816763"/>
    <w:rsid w:val="00816ADB"/>
    <w:rsid w:val="00816E56"/>
    <w:rsid w:val="0081705E"/>
    <w:rsid w:val="008172DF"/>
    <w:rsid w:val="0081741A"/>
    <w:rsid w:val="00817A4C"/>
    <w:rsid w:val="00817E3B"/>
    <w:rsid w:val="00817E56"/>
    <w:rsid w:val="00817F24"/>
    <w:rsid w:val="0082061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5B4"/>
    <w:rsid w:val="00824948"/>
    <w:rsid w:val="00824E21"/>
    <w:rsid w:val="00825060"/>
    <w:rsid w:val="00825BBC"/>
    <w:rsid w:val="00825E14"/>
    <w:rsid w:val="008261D7"/>
    <w:rsid w:val="00826D9D"/>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E05"/>
    <w:rsid w:val="00840018"/>
    <w:rsid w:val="0084010F"/>
    <w:rsid w:val="008401C3"/>
    <w:rsid w:val="00840396"/>
    <w:rsid w:val="00840832"/>
    <w:rsid w:val="00840A49"/>
    <w:rsid w:val="00840D4B"/>
    <w:rsid w:val="008412BC"/>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20E"/>
    <w:rsid w:val="008453A1"/>
    <w:rsid w:val="0084540A"/>
    <w:rsid w:val="0084557E"/>
    <w:rsid w:val="008459FE"/>
    <w:rsid w:val="00845E2B"/>
    <w:rsid w:val="00845F4C"/>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0E4"/>
    <w:rsid w:val="008521F4"/>
    <w:rsid w:val="00852777"/>
    <w:rsid w:val="008528FE"/>
    <w:rsid w:val="00852B1A"/>
    <w:rsid w:val="00852B39"/>
    <w:rsid w:val="008532BB"/>
    <w:rsid w:val="008533F6"/>
    <w:rsid w:val="0085368C"/>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8DC"/>
    <w:rsid w:val="00860968"/>
    <w:rsid w:val="00860B04"/>
    <w:rsid w:val="00860FC7"/>
    <w:rsid w:val="00861247"/>
    <w:rsid w:val="00861322"/>
    <w:rsid w:val="008614B4"/>
    <w:rsid w:val="0086224C"/>
    <w:rsid w:val="00862614"/>
    <w:rsid w:val="0086297F"/>
    <w:rsid w:val="00862A19"/>
    <w:rsid w:val="00862A44"/>
    <w:rsid w:val="00862B7B"/>
    <w:rsid w:val="00862C35"/>
    <w:rsid w:val="00862C4C"/>
    <w:rsid w:val="00862C93"/>
    <w:rsid w:val="00862EE0"/>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58"/>
    <w:rsid w:val="00870E94"/>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6FC3"/>
    <w:rsid w:val="00877102"/>
    <w:rsid w:val="0087736E"/>
    <w:rsid w:val="00877547"/>
    <w:rsid w:val="008777E6"/>
    <w:rsid w:val="00877B76"/>
    <w:rsid w:val="00877E6C"/>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6EEC"/>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226"/>
    <w:rsid w:val="008942EE"/>
    <w:rsid w:val="00894AE0"/>
    <w:rsid w:val="00894F6B"/>
    <w:rsid w:val="0089574A"/>
    <w:rsid w:val="00895879"/>
    <w:rsid w:val="00895A9B"/>
    <w:rsid w:val="00895D3E"/>
    <w:rsid w:val="00896275"/>
    <w:rsid w:val="008963AE"/>
    <w:rsid w:val="0089648B"/>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FC1"/>
    <w:rsid w:val="008A70B7"/>
    <w:rsid w:val="008A714E"/>
    <w:rsid w:val="008A74FA"/>
    <w:rsid w:val="008A75CB"/>
    <w:rsid w:val="008A7605"/>
    <w:rsid w:val="008A761D"/>
    <w:rsid w:val="008A7835"/>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BD6"/>
    <w:rsid w:val="00901F36"/>
    <w:rsid w:val="009021FE"/>
    <w:rsid w:val="0090262D"/>
    <w:rsid w:val="009028D3"/>
    <w:rsid w:val="00902CC2"/>
    <w:rsid w:val="00902D04"/>
    <w:rsid w:val="009043A4"/>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2C9D"/>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9D9"/>
    <w:rsid w:val="00933CE5"/>
    <w:rsid w:val="00934420"/>
    <w:rsid w:val="0093459D"/>
    <w:rsid w:val="00935076"/>
    <w:rsid w:val="00935B42"/>
    <w:rsid w:val="00935ECE"/>
    <w:rsid w:val="00936707"/>
    <w:rsid w:val="00937584"/>
    <w:rsid w:val="0093782B"/>
    <w:rsid w:val="009378FA"/>
    <w:rsid w:val="009379D2"/>
    <w:rsid w:val="00937E17"/>
    <w:rsid w:val="00937EF2"/>
    <w:rsid w:val="00937F36"/>
    <w:rsid w:val="009400CA"/>
    <w:rsid w:val="0094057F"/>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7633"/>
    <w:rsid w:val="0095768F"/>
    <w:rsid w:val="0095775E"/>
    <w:rsid w:val="00957BD4"/>
    <w:rsid w:val="00957D0F"/>
    <w:rsid w:val="00957E32"/>
    <w:rsid w:val="0096020B"/>
    <w:rsid w:val="00960CE6"/>
    <w:rsid w:val="00960E5B"/>
    <w:rsid w:val="0096108D"/>
    <w:rsid w:val="0096136C"/>
    <w:rsid w:val="009617B0"/>
    <w:rsid w:val="00961A47"/>
    <w:rsid w:val="00961B7A"/>
    <w:rsid w:val="00961BF4"/>
    <w:rsid w:val="0096231B"/>
    <w:rsid w:val="009625EA"/>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8AC"/>
    <w:rsid w:val="00966C0F"/>
    <w:rsid w:val="0096721B"/>
    <w:rsid w:val="009676D2"/>
    <w:rsid w:val="00967A4E"/>
    <w:rsid w:val="00967D57"/>
    <w:rsid w:val="00970327"/>
    <w:rsid w:val="00970378"/>
    <w:rsid w:val="00970C42"/>
    <w:rsid w:val="0097158E"/>
    <w:rsid w:val="00971676"/>
    <w:rsid w:val="00971791"/>
    <w:rsid w:val="009718B5"/>
    <w:rsid w:val="00971C9D"/>
    <w:rsid w:val="00972505"/>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998"/>
    <w:rsid w:val="00987AAC"/>
    <w:rsid w:val="00987C43"/>
    <w:rsid w:val="00987DA9"/>
    <w:rsid w:val="0099044C"/>
    <w:rsid w:val="00990783"/>
    <w:rsid w:val="00990A34"/>
    <w:rsid w:val="00990AA1"/>
    <w:rsid w:val="00990B96"/>
    <w:rsid w:val="00990EFC"/>
    <w:rsid w:val="00991152"/>
    <w:rsid w:val="009911DB"/>
    <w:rsid w:val="009915C5"/>
    <w:rsid w:val="009929B4"/>
    <w:rsid w:val="00992F88"/>
    <w:rsid w:val="0099324E"/>
    <w:rsid w:val="009934E2"/>
    <w:rsid w:val="00993975"/>
    <w:rsid w:val="009939CD"/>
    <w:rsid w:val="0099417C"/>
    <w:rsid w:val="009946B1"/>
    <w:rsid w:val="00994A03"/>
    <w:rsid w:val="00994A09"/>
    <w:rsid w:val="00994C91"/>
    <w:rsid w:val="009950BF"/>
    <w:rsid w:val="00995198"/>
    <w:rsid w:val="0099579D"/>
    <w:rsid w:val="00995AF7"/>
    <w:rsid w:val="00995BF4"/>
    <w:rsid w:val="00996C2A"/>
    <w:rsid w:val="0099736F"/>
    <w:rsid w:val="009978ED"/>
    <w:rsid w:val="009A051B"/>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4103"/>
    <w:rsid w:val="009B4316"/>
    <w:rsid w:val="009B4358"/>
    <w:rsid w:val="009B4897"/>
    <w:rsid w:val="009B49B0"/>
    <w:rsid w:val="009B4D26"/>
    <w:rsid w:val="009B4F0E"/>
    <w:rsid w:val="009B5184"/>
    <w:rsid w:val="009B5662"/>
    <w:rsid w:val="009B5797"/>
    <w:rsid w:val="009B5952"/>
    <w:rsid w:val="009B5A9F"/>
    <w:rsid w:val="009B5AA8"/>
    <w:rsid w:val="009B5B2B"/>
    <w:rsid w:val="009B5C6E"/>
    <w:rsid w:val="009B5DE9"/>
    <w:rsid w:val="009B6333"/>
    <w:rsid w:val="009B664B"/>
    <w:rsid w:val="009B6673"/>
    <w:rsid w:val="009B6A6C"/>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729E"/>
    <w:rsid w:val="009C785E"/>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AA"/>
    <w:rsid w:val="009E24B0"/>
    <w:rsid w:val="009E280A"/>
    <w:rsid w:val="009E28E7"/>
    <w:rsid w:val="009E2922"/>
    <w:rsid w:val="009E2F4C"/>
    <w:rsid w:val="009E3181"/>
    <w:rsid w:val="009E3259"/>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7AA"/>
    <w:rsid w:val="009F0FE6"/>
    <w:rsid w:val="009F1190"/>
    <w:rsid w:val="009F1262"/>
    <w:rsid w:val="009F151B"/>
    <w:rsid w:val="009F1D6B"/>
    <w:rsid w:val="009F20DF"/>
    <w:rsid w:val="009F21C2"/>
    <w:rsid w:val="009F2535"/>
    <w:rsid w:val="009F2ACD"/>
    <w:rsid w:val="009F3006"/>
    <w:rsid w:val="009F300C"/>
    <w:rsid w:val="009F312F"/>
    <w:rsid w:val="009F324B"/>
    <w:rsid w:val="009F3621"/>
    <w:rsid w:val="009F39C2"/>
    <w:rsid w:val="009F4091"/>
    <w:rsid w:val="009F45F9"/>
    <w:rsid w:val="009F4B65"/>
    <w:rsid w:val="009F524C"/>
    <w:rsid w:val="009F53FD"/>
    <w:rsid w:val="009F5520"/>
    <w:rsid w:val="009F5AD6"/>
    <w:rsid w:val="009F5D4D"/>
    <w:rsid w:val="009F60EF"/>
    <w:rsid w:val="009F6591"/>
    <w:rsid w:val="009F6823"/>
    <w:rsid w:val="009F6902"/>
    <w:rsid w:val="009F69AE"/>
    <w:rsid w:val="009F6DD8"/>
    <w:rsid w:val="009F7427"/>
    <w:rsid w:val="009F7FE3"/>
    <w:rsid w:val="00A0033B"/>
    <w:rsid w:val="00A00346"/>
    <w:rsid w:val="00A004FE"/>
    <w:rsid w:val="00A00F82"/>
    <w:rsid w:val="00A01F45"/>
    <w:rsid w:val="00A02077"/>
    <w:rsid w:val="00A02254"/>
    <w:rsid w:val="00A022F5"/>
    <w:rsid w:val="00A02404"/>
    <w:rsid w:val="00A026D1"/>
    <w:rsid w:val="00A02773"/>
    <w:rsid w:val="00A02A2C"/>
    <w:rsid w:val="00A02CD9"/>
    <w:rsid w:val="00A02D1C"/>
    <w:rsid w:val="00A034FE"/>
    <w:rsid w:val="00A03C2B"/>
    <w:rsid w:val="00A04070"/>
    <w:rsid w:val="00A046A9"/>
    <w:rsid w:val="00A04743"/>
    <w:rsid w:val="00A047DC"/>
    <w:rsid w:val="00A04885"/>
    <w:rsid w:val="00A04ECD"/>
    <w:rsid w:val="00A04F6C"/>
    <w:rsid w:val="00A055F7"/>
    <w:rsid w:val="00A0571D"/>
    <w:rsid w:val="00A05A77"/>
    <w:rsid w:val="00A05CB7"/>
    <w:rsid w:val="00A064B3"/>
    <w:rsid w:val="00A0662F"/>
    <w:rsid w:val="00A06A2F"/>
    <w:rsid w:val="00A06A82"/>
    <w:rsid w:val="00A0771A"/>
    <w:rsid w:val="00A07742"/>
    <w:rsid w:val="00A07C5F"/>
    <w:rsid w:val="00A07E61"/>
    <w:rsid w:val="00A10B4B"/>
    <w:rsid w:val="00A10F55"/>
    <w:rsid w:val="00A11147"/>
    <w:rsid w:val="00A114DB"/>
    <w:rsid w:val="00A11796"/>
    <w:rsid w:val="00A1185F"/>
    <w:rsid w:val="00A11C30"/>
    <w:rsid w:val="00A11CB3"/>
    <w:rsid w:val="00A120DB"/>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12FF"/>
    <w:rsid w:val="00A3162E"/>
    <w:rsid w:val="00A31DA4"/>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BC6"/>
    <w:rsid w:val="00A37EE3"/>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4E37"/>
    <w:rsid w:val="00A451BD"/>
    <w:rsid w:val="00A4530D"/>
    <w:rsid w:val="00A45465"/>
    <w:rsid w:val="00A45A09"/>
    <w:rsid w:val="00A45A2B"/>
    <w:rsid w:val="00A45EEE"/>
    <w:rsid w:val="00A46161"/>
    <w:rsid w:val="00A463B5"/>
    <w:rsid w:val="00A463E7"/>
    <w:rsid w:val="00A4658B"/>
    <w:rsid w:val="00A46989"/>
    <w:rsid w:val="00A46C56"/>
    <w:rsid w:val="00A4721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5DA8"/>
    <w:rsid w:val="00A66057"/>
    <w:rsid w:val="00A663EA"/>
    <w:rsid w:val="00A66422"/>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705F"/>
    <w:rsid w:val="00A773F4"/>
    <w:rsid w:val="00A77515"/>
    <w:rsid w:val="00A7771D"/>
    <w:rsid w:val="00A7783A"/>
    <w:rsid w:val="00A77A70"/>
    <w:rsid w:val="00A77AB8"/>
    <w:rsid w:val="00A80035"/>
    <w:rsid w:val="00A80418"/>
    <w:rsid w:val="00A80B5B"/>
    <w:rsid w:val="00A80C0A"/>
    <w:rsid w:val="00A80F1D"/>
    <w:rsid w:val="00A812FF"/>
    <w:rsid w:val="00A8132A"/>
    <w:rsid w:val="00A818AD"/>
    <w:rsid w:val="00A819D1"/>
    <w:rsid w:val="00A81AC1"/>
    <w:rsid w:val="00A81AD8"/>
    <w:rsid w:val="00A81E80"/>
    <w:rsid w:val="00A81FCA"/>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2D"/>
    <w:rsid w:val="00AA74C8"/>
    <w:rsid w:val="00AA764E"/>
    <w:rsid w:val="00AB0550"/>
    <w:rsid w:val="00AB0639"/>
    <w:rsid w:val="00AB07BC"/>
    <w:rsid w:val="00AB0A50"/>
    <w:rsid w:val="00AB116A"/>
    <w:rsid w:val="00AB1758"/>
    <w:rsid w:val="00AB1B90"/>
    <w:rsid w:val="00AB1BA8"/>
    <w:rsid w:val="00AB1C62"/>
    <w:rsid w:val="00AB1D0E"/>
    <w:rsid w:val="00AB21B6"/>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BE"/>
    <w:rsid w:val="00AC27DA"/>
    <w:rsid w:val="00AC2B4B"/>
    <w:rsid w:val="00AC2FA7"/>
    <w:rsid w:val="00AC3147"/>
    <w:rsid w:val="00AC3408"/>
    <w:rsid w:val="00AC34B5"/>
    <w:rsid w:val="00AC3C9B"/>
    <w:rsid w:val="00AC4075"/>
    <w:rsid w:val="00AC4335"/>
    <w:rsid w:val="00AC44CC"/>
    <w:rsid w:val="00AC450D"/>
    <w:rsid w:val="00AC451C"/>
    <w:rsid w:val="00AC4709"/>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BB1"/>
    <w:rsid w:val="00AE5BCE"/>
    <w:rsid w:val="00AE5E01"/>
    <w:rsid w:val="00AE5FD8"/>
    <w:rsid w:val="00AE627B"/>
    <w:rsid w:val="00AE628C"/>
    <w:rsid w:val="00AE6519"/>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31CB"/>
    <w:rsid w:val="00B033BE"/>
    <w:rsid w:val="00B039B1"/>
    <w:rsid w:val="00B03E7B"/>
    <w:rsid w:val="00B0437F"/>
    <w:rsid w:val="00B044C5"/>
    <w:rsid w:val="00B044CA"/>
    <w:rsid w:val="00B04C86"/>
    <w:rsid w:val="00B0512B"/>
    <w:rsid w:val="00B051AB"/>
    <w:rsid w:val="00B05957"/>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7076"/>
    <w:rsid w:val="00B176F6"/>
    <w:rsid w:val="00B17A9A"/>
    <w:rsid w:val="00B17AEF"/>
    <w:rsid w:val="00B17F87"/>
    <w:rsid w:val="00B2090F"/>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BB6"/>
    <w:rsid w:val="00B25143"/>
    <w:rsid w:val="00B25B57"/>
    <w:rsid w:val="00B25BA8"/>
    <w:rsid w:val="00B25FEF"/>
    <w:rsid w:val="00B261F4"/>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2C"/>
    <w:rsid w:val="00B349B4"/>
    <w:rsid w:val="00B34BFE"/>
    <w:rsid w:val="00B34E0F"/>
    <w:rsid w:val="00B34E96"/>
    <w:rsid w:val="00B35157"/>
    <w:rsid w:val="00B3539E"/>
    <w:rsid w:val="00B35FE8"/>
    <w:rsid w:val="00B361FC"/>
    <w:rsid w:val="00B36247"/>
    <w:rsid w:val="00B3647D"/>
    <w:rsid w:val="00B364AE"/>
    <w:rsid w:val="00B3688B"/>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31AA"/>
    <w:rsid w:val="00B431F7"/>
    <w:rsid w:val="00B43956"/>
    <w:rsid w:val="00B43D0A"/>
    <w:rsid w:val="00B440D2"/>
    <w:rsid w:val="00B4433B"/>
    <w:rsid w:val="00B44376"/>
    <w:rsid w:val="00B44603"/>
    <w:rsid w:val="00B44700"/>
    <w:rsid w:val="00B44950"/>
    <w:rsid w:val="00B451D6"/>
    <w:rsid w:val="00B454E5"/>
    <w:rsid w:val="00B4557F"/>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CDE"/>
    <w:rsid w:val="00B54603"/>
    <w:rsid w:val="00B5493E"/>
    <w:rsid w:val="00B54998"/>
    <w:rsid w:val="00B54A98"/>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33ED"/>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E2"/>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40CE"/>
    <w:rsid w:val="00B744A7"/>
    <w:rsid w:val="00B74CA2"/>
    <w:rsid w:val="00B74D99"/>
    <w:rsid w:val="00B74F68"/>
    <w:rsid w:val="00B75E06"/>
    <w:rsid w:val="00B76799"/>
    <w:rsid w:val="00B76A60"/>
    <w:rsid w:val="00B77992"/>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3938"/>
    <w:rsid w:val="00B83AB6"/>
    <w:rsid w:val="00B83BC4"/>
    <w:rsid w:val="00B83E47"/>
    <w:rsid w:val="00B84247"/>
    <w:rsid w:val="00B845AF"/>
    <w:rsid w:val="00B8474C"/>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452"/>
    <w:rsid w:val="00B926FB"/>
    <w:rsid w:val="00B9289E"/>
    <w:rsid w:val="00B928BF"/>
    <w:rsid w:val="00B92FAA"/>
    <w:rsid w:val="00B93126"/>
    <w:rsid w:val="00B93274"/>
    <w:rsid w:val="00B93A17"/>
    <w:rsid w:val="00B93C86"/>
    <w:rsid w:val="00B945B0"/>
    <w:rsid w:val="00B94817"/>
    <w:rsid w:val="00B95CC9"/>
    <w:rsid w:val="00B95FB0"/>
    <w:rsid w:val="00B95FD2"/>
    <w:rsid w:val="00B961FF"/>
    <w:rsid w:val="00B968B5"/>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235"/>
    <w:rsid w:val="00BA35A9"/>
    <w:rsid w:val="00BA3897"/>
    <w:rsid w:val="00BA39E1"/>
    <w:rsid w:val="00BA3C7F"/>
    <w:rsid w:val="00BA3D65"/>
    <w:rsid w:val="00BA481F"/>
    <w:rsid w:val="00BA4B73"/>
    <w:rsid w:val="00BA4E49"/>
    <w:rsid w:val="00BA5141"/>
    <w:rsid w:val="00BA51D9"/>
    <w:rsid w:val="00BA5638"/>
    <w:rsid w:val="00BA56F0"/>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85"/>
    <w:rsid w:val="00BD4D05"/>
    <w:rsid w:val="00BD512B"/>
    <w:rsid w:val="00BD5336"/>
    <w:rsid w:val="00BD541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DE2"/>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938"/>
    <w:rsid w:val="00C02D0A"/>
    <w:rsid w:val="00C02EDE"/>
    <w:rsid w:val="00C031EA"/>
    <w:rsid w:val="00C035BB"/>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226"/>
    <w:rsid w:val="00C10241"/>
    <w:rsid w:val="00C10534"/>
    <w:rsid w:val="00C10C79"/>
    <w:rsid w:val="00C10FD0"/>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8B4"/>
    <w:rsid w:val="00C56DF5"/>
    <w:rsid w:val="00C57FCC"/>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4322"/>
    <w:rsid w:val="00C74549"/>
    <w:rsid w:val="00C74C6C"/>
    <w:rsid w:val="00C75013"/>
    <w:rsid w:val="00C75657"/>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189"/>
    <w:rsid w:val="00C842E0"/>
    <w:rsid w:val="00C84600"/>
    <w:rsid w:val="00C84B50"/>
    <w:rsid w:val="00C852CF"/>
    <w:rsid w:val="00C859C1"/>
    <w:rsid w:val="00C85DCB"/>
    <w:rsid w:val="00C862AA"/>
    <w:rsid w:val="00C866D3"/>
    <w:rsid w:val="00C86714"/>
    <w:rsid w:val="00C86AF3"/>
    <w:rsid w:val="00C86D0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2F1F"/>
    <w:rsid w:val="00C9317A"/>
    <w:rsid w:val="00C9370C"/>
    <w:rsid w:val="00C93BDE"/>
    <w:rsid w:val="00C93C1E"/>
    <w:rsid w:val="00C944AD"/>
    <w:rsid w:val="00C948C8"/>
    <w:rsid w:val="00C94B37"/>
    <w:rsid w:val="00C94F3A"/>
    <w:rsid w:val="00C94F62"/>
    <w:rsid w:val="00C951E0"/>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C79"/>
    <w:rsid w:val="00CC1E89"/>
    <w:rsid w:val="00CC277B"/>
    <w:rsid w:val="00CC2B24"/>
    <w:rsid w:val="00CC3124"/>
    <w:rsid w:val="00CC3BB9"/>
    <w:rsid w:val="00CC3CEE"/>
    <w:rsid w:val="00CC3EC6"/>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AA6"/>
    <w:rsid w:val="00CE5E37"/>
    <w:rsid w:val="00CE5ED0"/>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FD2"/>
    <w:rsid w:val="00D021EA"/>
    <w:rsid w:val="00D0255E"/>
    <w:rsid w:val="00D02588"/>
    <w:rsid w:val="00D026BA"/>
    <w:rsid w:val="00D02E63"/>
    <w:rsid w:val="00D03071"/>
    <w:rsid w:val="00D033C3"/>
    <w:rsid w:val="00D0349E"/>
    <w:rsid w:val="00D03AE9"/>
    <w:rsid w:val="00D03BD5"/>
    <w:rsid w:val="00D03F56"/>
    <w:rsid w:val="00D03FFC"/>
    <w:rsid w:val="00D04306"/>
    <w:rsid w:val="00D044BD"/>
    <w:rsid w:val="00D0451F"/>
    <w:rsid w:val="00D04FB4"/>
    <w:rsid w:val="00D0544A"/>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EDA"/>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30182"/>
    <w:rsid w:val="00D3098A"/>
    <w:rsid w:val="00D30B5C"/>
    <w:rsid w:val="00D311A8"/>
    <w:rsid w:val="00D3172A"/>
    <w:rsid w:val="00D318AF"/>
    <w:rsid w:val="00D319CC"/>
    <w:rsid w:val="00D31CA1"/>
    <w:rsid w:val="00D31E1E"/>
    <w:rsid w:val="00D32135"/>
    <w:rsid w:val="00D323EA"/>
    <w:rsid w:val="00D326A3"/>
    <w:rsid w:val="00D331BA"/>
    <w:rsid w:val="00D332ED"/>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68C8"/>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E7"/>
    <w:rsid w:val="00D900CB"/>
    <w:rsid w:val="00D91025"/>
    <w:rsid w:val="00D912BC"/>
    <w:rsid w:val="00D91962"/>
    <w:rsid w:val="00D91D25"/>
    <w:rsid w:val="00D9229E"/>
    <w:rsid w:val="00D9232B"/>
    <w:rsid w:val="00D9267A"/>
    <w:rsid w:val="00D92EC5"/>
    <w:rsid w:val="00D930F4"/>
    <w:rsid w:val="00D931E7"/>
    <w:rsid w:val="00D933D8"/>
    <w:rsid w:val="00D93436"/>
    <w:rsid w:val="00D9368B"/>
    <w:rsid w:val="00D93A7D"/>
    <w:rsid w:val="00D93B83"/>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565"/>
    <w:rsid w:val="00DA28D1"/>
    <w:rsid w:val="00DA2A79"/>
    <w:rsid w:val="00DA2E87"/>
    <w:rsid w:val="00DA313C"/>
    <w:rsid w:val="00DA349F"/>
    <w:rsid w:val="00DA37CD"/>
    <w:rsid w:val="00DA392E"/>
    <w:rsid w:val="00DA4022"/>
    <w:rsid w:val="00DA4253"/>
    <w:rsid w:val="00DA433E"/>
    <w:rsid w:val="00DA48F0"/>
    <w:rsid w:val="00DA49B0"/>
    <w:rsid w:val="00DA49D1"/>
    <w:rsid w:val="00DA4A2A"/>
    <w:rsid w:val="00DA4ADB"/>
    <w:rsid w:val="00DA4CF8"/>
    <w:rsid w:val="00DA4CFE"/>
    <w:rsid w:val="00DA4EAF"/>
    <w:rsid w:val="00DA4F16"/>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916"/>
    <w:rsid w:val="00DB1BF2"/>
    <w:rsid w:val="00DB1F0C"/>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67F5"/>
    <w:rsid w:val="00DB6C66"/>
    <w:rsid w:val="00DB6DD5"/>
    <w:rsid w:val="00DB7104"/>
    <w:rsid w:val="00DB7240"/>
    <w:rsid w:val="00DB749D"/>
    <w:rsid w:val="00DB7619"/>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908"/>
    <w:rsid w:val="00E05939"/>
    <w:rsid w:val="00E05B3D"/>
    <w:rsid w:val="00E05D17"/>
    <w:rsid w:val="00E06C9F"/>
    <w:rsid w:val="00E06DAC"/>
    <w:rsid w:val="00E06FC7"/>
    <w:rsid w:val="00E0707F"/>
    <w:rsid w:val="00E0714B"/>
    <w:rsid w:val="00E07368"/>
    <w:rsid w:val="00E0743F"/>
    <w:rsid w:val="00E07B9F"/>
    <w:rsid w:val="00E07C9E"/>
    <w:rsid w:val="00E1070A"/>
    <w:rsid w:val="00E10713"/>
    <w:rsid w:val="00E10771"/>
    <w:rsid w:val="00E10D23"/>
    <w:rsid w:val="00E10D98"/>
    <w:rsid w:val="00E10E0B"/>
    <w:rsid w:val="00E119B3"/>
    <w:rsid w:val="00E119D6"/>
    <w:rsid w:val="00E11A2E"/>
    <w:rsid w:val="00E11CEC"/>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D8A"/>
    <w:rsid w:val="00E4054A"/>
    <w:rsid w:val="00E41FBB"/>
    <w:rsid w:val="00E429A5"/>
    <w:rsid w:val="00E42D89"/>
    <w:rsid w:val="00E4321A"/>
    <w:rsid w:val="00E432F0"/>
    <w:rsid w:val="00E433AA"/>
    <w:rsid w:val="00E43741"/>
    <w:rsid w:val="00E438F9"/>
    <w:rsid w:val="00E439F7"/>
    <w:rsid w:val="00E43CF4"/>
    <w:rsid w:val="00E43D62"/>
    <w:rsid w:val="00E445A1"/>
    <w:rsid w:val="00E4493E"/>
    <w:rsid w:val="00E449C8"/>
    <w:rsid w:val="00E44D7C"/>
    <w:rsid w:val="00E459EC"/>
    <w:rsid w:val="00E45E6C"/>
    <w:rsid w:val="00E45F9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F0A"/>
    <w:rsid w:val="00E50536"/>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CE6"/>
    <w:rsid w:val="00E66E34"/>
    <w:rsid w:val="00E67268"/>
    <w:rsid w:val="00E67271"/>
    <w:rsid w:val="00E67289"/>
    <w:rsid w:val="00E6751E"/>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09F"/>
    <w:rsid w:val="00E73193"/>
    <w:rsid w:val="00E733A6"/>
    <w:rsid w:val="00E738EA"/>
    <w:rsid w:val="00E73ABF"/>
    <w:rsid w:val="00E73FAC"/>
    <w:rsid w:val="00E742B2"/>
    <w:rsid w:val="00E746B9"/>
    <w:rsid w:val="00E7524C"/>
    <w:rsid w:val="00E75A89"/>
    <w:rsid w:val="00E75B91"/>
    <w:rsid w:val="00E76000"/>
    <w:rsid w:val="00E762AD"/>
    <w:rsid w:val="00E7637E"/>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CCE"/>
    <w:rsid w:val="00EC0F52"/>
    <w:rsid w:val="00EC0F87"/>
    <w:rsid w:val="00EC11D9"/>
    <w:rsid w:val="00EC1549"/>
    <w:rsid w:val="00EC15F7"/>
    <w:rsid w:val="00EC1865"/>
    <w:rsid w:val="00EC19DF"/>
    <w:rsid w:val="00EC1B4A"/>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FAB"/>
    <w:rsid w:val="00EE751F"/>
    <w:rsid w:val="00EE7802"/>
    <w:rsid w:val="00EE7CCB"/>
    <w:rsid w:val="00EF03D7"/>
    <w:rsid w:val="00EF05DF"/>
    <w:rsid w:val="00EF06CD"/>
    <w:rsid w:val="00EF07C5"/>
    <w:rsid w:val="00EF08B5"/>
    <w:rsid w:val="00EF0B03"/>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859"/>
    <w:rsid w:val="00F03933"/>
    <w:rsid w:val="00F03DC8"/>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BB1"/>
    <w:rsid w:val="00F07C92"/>
    <w:rsid w:val="00F07CF3"/>
    <w:rsid w:val="00F10403"/>
    <w:rsid w:val="00F10597"/>
    <w:rsid w:val="00F1065B"/>
    <w:rsid w:val="00F107D5"/>
    <w:rsid w:val="00F10BD6"/>
    <w:rsid w:val="00F11010"/>
    <w:rsid w:val="00F1187B"/>
    <w:rsid w:val="00F11940"/>
    <w:rsid w:val="00F11F03"/>
    <w:rsid w:val="00F11FCF"/>
    <w:rsid w:val="00F120CC"/>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EC"/>
    <w:rsid w:val="00F2361D"/>
    <w:rsid w:val="00F23664"/>
    <w:rsid w:val="00F239CE"/>
    <w:rsid w:val="00F23F57"/>
    <w:rsid w:val="00F240BB"/>
    <w:rsid w:val="00F242E8"/>
    <w:rsid w:val="00F24DD6"/>
    <w:rsid w:val="00F24E19"/>
    <w:rsid w:val="00F25C47"/>
    <w:rsid w:val="00F261C5"/>
    <w:rsid w:val="00F2689C"/>
    <w:rsid w:val="00F2698A"/>
    <w:rsid w:val="00F269E3"/>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7F0"/>
    <w:rsid w:val="00F327F7"/>
    <w:rsid w:val="00F32822"/>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1575"/>
    <w:rsid w:val="00F41707"/>
    <w:rsid w:val="00F42236"/>
    <w:rsid w:val="00F42353"/>
    <w:rsid w:val="00F42418"/>
    <w:rsid w:val="00F42982"/>
    <w:rsid w:val="00F4309F"/>
    <w:rsid w:val="00F430EE"/>
    <w:rsid w:val="00F4310B"/>
    <w:rsid w:val="00F432D4"/>
    <w:rsid w:val="00F4334F"/>
    <w:rsid w:val="00F4351B"/>
    <w:rsid w:val="00F440EB"/>
    <w:rsid w:val="00F4423A"/>
    <w:rsid w:val="00F446D7"/>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D5F"/>
    <w:rsid w:val="00F46DDD"/>
    <w:rsid w:val="00F479BB"/>
    <w:rsid w:val="00F47A99"/>
    <w:rsid w:val="00F47A9B"/>
    <w:rsid w:val="00F47E5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6A8"/>
    <w:rsid w:val="00F55EE3"/>
    <w:rsid w:val="00F56047"/>
    <w:rsid w:val="00F560CC"/>
    <w:rsid w:val="00F56360"/>
    <w:rsid w:val="00F56518"/>
    <w:rsid w:val="00F5694F"/>
    <w:rsid w:val="00F56DC3"/>
    <w:rsid w:val="00F57D78"/>
    <w:rsid w:val="00F57DA8"/>
    <w:rsid w:val="00F57FCF"/>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167"/>
    <w:rsid w:val="00F903CA"/>
    <w:rsid w:val="00F906BD"/>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34F"/>
    <w:rsid w:val="00F937A1"/>
    <w:rsid w:val="00F9387B"/>
    <w:rsid w:val="00F93BC7"/>
    <w:rsid w:val="00F93E2E"/>
    <w:rsid w:val="00F940DF"/>
    <w:rsid w:val="00F94187"/>
    <w:rsid w:val="00F94460"/>
    <w:rsid w:val="00F94836"/>
    <w:rsid w:val="00F94867"/>
    <w:rsid w:val="00F949C0"/>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4E7"/>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A01"/>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1C5"/>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0F11"/>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868"/>
    <w:rsid w:val="00FF6A52"/>
    <w:rsid w:val="00FF6B53"/>
    <w:rsid w:val="00FF71FA"/>
    <w:rsid w:val="00FF7388"/>
    <w:rsid w:val="00FF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4B94C39"/>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62"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atentStyles>
  <w:style w:type="paragraph" w:default="1" w:styleId="Normal">
    <w:name w:val="Normal"/>
    <w:qFormat/>
    <w:rsid w:val="00A11147"/>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uiPriority w:val="99"/>
    <w:qFormat/>
    <w:rsid w:val="00A84278"/>
    <w:pPr>
      <w:ind w:left="720"/>
    </w:pPr>
  </w:style>
  <w:style w:type="character" w:customStyle="1" w:styleId="Heading2Char">
    <w:name w:val="Heading 2 Char"/>
    <w:aliases w:val="Head2A Char,2 Char,H2 Char,h2 Char,UNDERRUBRIK 1-2 Char"/>
    <w:basedOn w:val="DefaultParagraphFont"/>
    <w:link w:val="Heading2"/>
    <w:rsid w:val="00886EE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99183495">
      <w:bodyDiv w:val="1"/>
      <w:marLeft w:val="0"/>
      <w:marRight w:val="0"/>
      <w:marTop w:val="0"/>
      <w:marBottom w:val="0"/>
      <w:divBdr>
        <w:top w:val="none" w:sz="0" w:space="0" w:color="auto"/>
        <w:left w:val="none" w:sz="0" w:space="0" w:color="auto"/>
        <w:bottom w:val="none" w:sz="0" w:space="0" w:color="auto"/>
        <w:right w:val="none" w:sz="0" w:space="0" w:color="auto"/>
      </w:divBdr>
    </w:div>
    <w:div w:id="99839045">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5876381">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3.emf"/><Relationship Id="rId11" Type="http://schemas.openxmlformats.org/officeDocument/2006/relationships/package" Target="embeddings/Microsoft_Visio_Drawing111.vsdx"/><Relationship Id="rId12" Type="http://schemas.openxmlformats.org/officeDocument/2006/relationships/image" Target="media/image4.emf"/><Relationship Id="rId13" Type="http://schemas.openxmlformats.org/officeDocument/2006/relationships/package" Target="embeddings/Microsoft_Visio_Drawing1222.vsdx"/><Relationship Id="rId14" Type="http://schemas.openxmlformats.org/officeDocument/2006/relationships/image" Target="media/image5.emf"/><Relationship Id="rId15" Type="http://schemas.openxmlformats.org/officeDocument/2006/relationships/package" Target="embeddings/Microsoft_Visio_Drawing2333.vsdx"/><Relationship Id="rId16" Type="http://schemas.openxmlformats.org/officeDocument/2006/relationships/image" Target="media/image6.png"/><Relationship Id="rId17" Type="http://schemas.openxmlformats.org/officeDocument/2006/relationships/image" Target="media/image7.emf"/><Relationship Id="rId18" Type="http://schemas.openxmlformats.org/officeDocument/2006/relationships/package" Target="embeddings/Microsoft_Visio_Drawing3444.vsdx"/><Relationship Id="rId19" Type="http://schemas.openxmlformats.org/officeDocument/2006/relationships/image" Target="media/image8.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2B447-2BAB-E447-98EA-EBC5E6FD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104</TotalTime>
  <Pages>9</Pages>
  <Words>1716</Words>
  <Characters>9784</Characters>
  <Application>Microsoft Macintosh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11478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43</cp:revision>
  <cp:lastPrinted>2016-08-10T19:14:00Z</cp:lastPrinted>
  <dcterms:created xsi:type="dcterms:W3CDTF">2016-08-09T04:58:00Z</dcterms:created>
  <dcterms:modified xsi:type="dcterms:W3CDTF">2016-09-30T19:29:00Z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361368</vt:lpwstr>
  </property>
  <property fmtid="{D5CDD505-2E9C-101B-9397-08002B2CF9AE}" pid="3" name="Jive_VersionGuid">
    <vt:lpwstr>3e3fec01-ec51-4e93-9abe-412d18dd6a99</vt:lpwstr>
  </property>
  <property fmtid="{D5CDD505-2E9C-101B-9397-08002B2CF9AE}" pid="4" name="Jive_ModifiedButNotPublished">
    <vt:lpwstr/>
  </property>
  <property fmtid="{D5CDD505-2E9C-101B-9397-08002B2CF9AE}" pid="5" name="Offisync_UpdateToken">
    <vt:lpwstr>2</vt:lpwstr>
  </property>
  <property fmtid="{D5CDD505-2E9C-101B-9397-08002B2CF9AE}" pid="6" name="Jive_LatestUserAccountName">
    <vt:lpwstr>nikhil.kundargi@ni.com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